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8A0A1B" w:rsidRPr="002D4F4F" w:rsidRDefault="00ED6060" w:rsidP="008A0A1B">
      <w:pPr>
        <w:pStyle w:val="Title"/>
        <w:jc w:val="left"/>
        <w:rPr>
          <w:rFonts w:cs="Arial"/>
          <w:sz w:val="24"/>
          <w:szCs w:val="24"/>
        </w:rPr>
      </w:pPr>
      <w:r w:rsidRPr="002D4F4F">
        <w:rPr>
          <w:rFonts w:cs="Arial"/>
          <w:noProof/>
          <w:sz w:val="24"/>
          <w:szCs w:val="24"/>
          <w:lang w:eastAsia="en-GB"/>
        </w:rPr>
        <w:drawing>
          <wp:inline distT="0" distB="0" distL="0" distR="0" wp14:anchorId="0E09D141" wp14:editId="07777777">
            <wp:extent cx="2009775" cy="1047750"/>
            <wp:effectExtent l="0" t="0" r="0" b="0"/>
            <wp:docPr id="1" name="Picture 1" descr="Age UK Sheffield Logo CMYK U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ge UK Sheffield Logo CMYK U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7501D" w14:textId="77777777" w:rsidR="00F97932" w:rsidRPr="002D4F4F" w:rsidRDefault="00F97932">
      <w:pPr>
        <w:pStyle w:val="Title"/>
        <w:jc w:val="left"/>
        <w:rPr>
          <w:rFonts w:cs="Arial"/>
          <w:sz w:val="24"/>
          <w:szCs w:val="24"/>
        </w:rPr>
      </w:pPr>
    </w:p>
    <w:p w14:paraId="729DC1BE" w14:textId="77777777" w:rsidR="00F97932" w:rsidRPr="003950B6" w:rsidRDefault="00F97932">
      <w:pPr>
        <w:pStyle w:val="Title"/>
        <w:jc w:val="left"/>
        <w:rPr>
          <w:rFonts w:cs="Arial"/>
          <w:sz w:val="24"/>
          <w:szCs w:val="24"/>
        </w:rPr>
      </w:pPr>
      <w:r w:rsidRPr="003950B6">
        <w:rPr>
          <w:rFonts w:cs="Arial"/>
          <w:sz w:val="24"/>
          <w:szCs w:val="24"/>
        </w:rPr>
        <w:t xml:space="preserve">Job description </w:t>
      </w:r>
      <w:r w:rsidR="00B63C36" w:rsidRPr="003950B6">
        <w:rPr>
          <w:rFonts w:cs="Arial"/>
          <w:sz w:val="24"/>
          <w:szCs w:val="24"/>
        </w:rPr>
        <w:tab/>
      </w:r>
      <w:r w:rsidR="00B63C36" w:rsidRPr="003950B6">
        <w:rPr>
          <w:rFonts w:cs="Arial"/>
          <w:sz w:val="24"/>
          <w:szCs w:val="24"/>
        </w:rPr>
        <w:tab/>
      </w:r>
      <w:r w:rsidR="00B63C36" w:rsidRPr="003950B6">
        <w:rPr>
          <w:rFonts w:cs="Arial"/>
          <w:sz w:val="24"/>
          <w:szCs w:val="24"/>
        </w:rPr>
        <w:tab/>
      </w:r>
    </w:p>
    <w:p w14:paraId="5DAB6C7B" w14:textId="77777777" w:rsidR="00F97932" w:rsidRPr="003950B6" w:rsidRDefault="00F97932">
      <w:pPr>
        <w:rPr>
          <w:rFonts w:ascii="Arial" w:hAnsi="Arial" w:cs="Arial"/>
          <w:b/>
          <w:sz w:val="24"/>
          <w:szCs w:val="24"/>
        </w:rPr>
      </w:pPr>
    </w:p>
    <w:p w14:paraId="483F7863" w14:textId="311F0B62" w:rsidR="00F97932" w:rsidRDefault="00F97932" w:rsidP="6460A055">
      <w:pPr>
        <w:pStyle w:val="Title"/>
        <w:spacing w:line="259" w:lineRule="auto"/>
        <w:jc w:val="left"/>
        <w:rPr>
          <w:rFonts w:cs="Arial"/>
          <w:sz w:val="24"/>
          <w:szCs w:val="24"/>
        </w:rPr>
      </w:pPr>
      <w:r w:rsidRPr="06E5BCAE">
        <w:rPr>
          <w:rFonts w:cs="Arial"/>
          <w:sz w:val="24"/>
          <w:szCs w:val="24"/>
        </w:rPr>
        <w:t>Post</w:t>
      </w:r>
      <w:r>
        <w:tab/>
      </w:r>
      <w:r>
        <w:tab/>
      </w:r>
      <w:r>
        <w:tab/>
      </w:r>
      <w:r>
        <w:tab/>
      </w:r>
      <w:r>
        <w:tab/>
      </w:r>
      <w:r w:rsidR="00D04B99" w:rsidRPr="06E5BCAE">
        <w:rPr>
          <w:rFonts w:cs="Arial"/>
          <w:sz w:val="24"/>
          <w:szCs w:val="24"/>
        </w:rPr>
        <w:t>Retail</w:t>
      </w:r>
      <w:r w:rsidR="6ED51A27" w:rsidRPr="06E5BCAE">
        <w:rPr>
          <w:rFonts w:cs="Arial"/>
          <w:sz w:val="24"/>
          <w:szCs w:val="24"/>
        </w:rPr>
        <w:t xml:space="preserve"> Assistant</w:t>
      </w:r>
      <w:r w:rsidR="27DBA3C8" w:rsidRPr="06E5BCAE">
        <w:rPr>
          <w:rFonts w:cs="Arial"/>
          <w:sz w:val="24"/>
          <w:szCs w:val="24"/>
        </w:rPr>
        <w:t xml:space="preserve"> </w:t>
      </w:r>
      <w:r w:rsidR="09543A1F" w:rsidRPr="06E5BCAE">
        <w:rPr>
          <w:rFonts w:cs="Arial"/>
          <w:sz w:val="24"/>
          <w:szCs w:val="24"/>
        </w:rPr>
        <w:t>(Part Time)</w:t>
      </w:r>
    </w:p>
    <w:p w14:paraId="4FD99AFF" w14:textId="06489FE9" w:rsidR="00F97932" w:rsidRPr="003950B6" w:rsidRDefault="00920F53" w:rsidP="1B687CE6">
      <w:pPr>
        <w:spacing w:line="360" w:lineRule="auto"/>
        <w:rPr>
          <w:rFonts w:ascii="Arial" w:hAnsi="Arial" w:cs="Arial"/>
          <w:b/>
          <w:bCs/>
          <w:sz w:val="28"/>
          <w:szCs w:val="28"/>
          <w:u w:val="single"/>
        </w:rPr>
      </w:pPr>
      <w:r w:rsidRPr="1B687CE6">
        <w:rPr>
          <w:rFonts w:ascii="Arial" w:hAnsi="Arial" w:cs="Arial"/>
          <w:b/>
          <w:bCs/>
          <w:sz w:val="24"/>
          <w:szCs w:val="24"/>
        </w:rPr>
        <w:t>Hours</w:t>
      </w:r>
      <w:r>
        <w:tab/>
      </w:r>
      <w:r>
        <w:tab/>
      </w:r>
      <w:r>
        <w:tab/>
      </w:r>
      <w:r>
        <w:tab/>
      </w:r>
      <w:r>
        <w:tab/>
      </w:r>
      <w:r w:rsidR="17F36C29" w:rsidRPr="1B687CE6">
        <w:rPr>
          <w:rFonts w:ascii="Arial" w:hAnsi="Arial" w:cs="Arial"/>
          <w:b/>
          <w:bCs/>
          <w:sz w:val="24"/>
          <w:szCs w:val="24"/>
        </w:rPr>
        <w:t>14.5hrs (2 Days)</w:t>
      </w:r>
      <w:r w:rsidR="17F36C29" w:rsidRPr="1B687CE6">
        <w:rPr>
          <w:rFonts w:ascii="Arial" w:hAnsi="Arial" w:cs="Arial"/>
          <w:b/>
          <w:bCs/>
          <w:sz w:val="28"/>
          <w:szCs w:val="28"/>
          <w:u w:val="single"/>
        </w:rPr>
        <w:t xml:space="preserve"> Wednesday &amp; </w:t>
      </w:r>
      <w:r w:rsidR="3E242B5B" w:rsidRPr="1B687CE6">
        <w:rPr>
          <w:rFonts w:ascii="Arial" w:hAnsi="Arial" w:cs="Arial"/>
          <w:b/>
          <w:bCs/>
          <w:sz w:val="28"/>
          <w:szCs w:val="28"/>
          <w:u w:val="single"/>
        </w:rPr>
        <w:t>Saturday</w:t>
      </w:r>
    </w:p>
    <w:p w14:paraId="065E1586" w14:textId="1ACB9030" w:rsidR="003A5892" w:rsidRPr="003950B6" w:rsidRDefault="00F97932" w:rsidP="474FCB41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6460A055">
        <w:rPr>
          <w:rFonts w:ascii="Arial" w:hAnsi="Arial" w:cs="Arial"/>
          <w:b/>
          <w:bCs/>
          <w:sz w:val="24"/>
          <w:szCs w:val="24"/>
        </w:rPr>
        <w:t>Accountable to</w:t>
      </w:r>
      <w:r>
        <w:tab/>
      </w:r>
      <w:r>
        <w:tab/>
      </w:r>
      <w:r>
        <w:tab/>
      </w:r>
      <w:r w:rsidR="1B87D763" w:rsidRPr="6460A055">
        <w:rPr>
          <w:rFonts w:ascii="Arial" w:hAnsi="Arial" w:cs="Arial"/>
          <w:b/>
          <w:bCs/>
          <w:sz w:val="24"/>
          <w:szCs w:val="24"/>
        </w:rPr>
        <w:t xml:space="preserve">Shop </w:t>
      </w:r>
      <w:r w:rsidR="00D04B99" w:rsidRPr="6460A055">
        <w:rPr>
          <w:rFonts w:ascii="Arial" w:hAnsi="Arial" w:cs="Arial"/>
          <w:b/>
          <w:bCs/>
          <w:sz w:val="24"/>
          <w:szCs w:val="24"/>
        </w:rPr>
        <w:t>Manager</w:t>
      </w:r>
    </w:p>
    <w:p w14:paraId="7F5E8A1C" w14:textId="77777777" w:rsidR="00F97932" w:rsidRPr="003950B6" w:rsidRDefault="00F97932" w:rsidP="006F5856">
      <w:pPr>
        <w:spacing w:line="360" w:lineRule="auto"/>
        <w:rPr>
          <w:rFonts w:ascii="Arial" w:hAnsi="Arial" w:cs="Arial"/>
          <w:sz w:val="24"/>
          <w:szCs w:val="24"/>
        </w:rPr>
      </w:pPr>
      <w:r w:rsidRPr="474FCB41">
        <w:rPr>
          <w:rFonts w:ascii="Arial" w:hAnsi="Arial" w:cs="Arial"/>
          <w:b/>
          <w:bCs/>
          <w:sz w:val="24"/>
          <w:szCs w:val="24"/>
        </w:rPr>
        <w:t>Employ</w:t>
      </w:r>
      <w:r w:rsidR="006F5856" w:rsidRPr="474FCB41">
        <w:rPr>
          <w:rFonts w:ascii="Arial" w:hAnsi="Arial" w:cs="Arial"/>
          <w:b/>
          <w:bCs/>
          <w:sz w:val="24"/>
          <w:szCs w:val="24"/>
        </w:rPr>
        <w:t>er</w:t>
      </w:r>
      <w:r>
        <w:tab/>
      </w:r>
      <w:r>
        <w:tab/>
      </w:r>
      <w:r>
        <w:tab/>
      </w:r>
      <w:r>
        <w:tab/>
      </w:r>
      <w:r w:rsidRPr="474FCB41">
        <w:rPr>
          <w:rFonts w:ascii="Arial" w:hAnsi="Arial" w:cs="Arial"/>
          <w:b/>
          <w:bCs/>
          <w:sz w:val="24"/>
          <w:szCs w:val="24"/>
        </w:rPr>
        <w:t xml:space="preserve">Age </w:t>
      </w:r>
      <w:r w:rsidR="000E46FD" w:rsidRPr="474FCB41">
        <w:rPr>
          <w:rFonts w:ascii="Arial" w:hAnsi="Arial" w:cs="Arial"/>
          <w:b/>
          <w:bCs/>
          <w:sz w:val="24"/>
          <w:szCs w:val="24"/>
        </w:rPr>
        <w:t>UK</w:t>
      </w:r>
      <w:r w:rsidRPr="474FCB41">
        <w:rPr>
          <w:rFonts w:ascii="Arial" w:hAnsi="Arial" w:cs="Arial"/>
          <w:b/>
          <w:bCs/>
          <w:sz w:val="24"/>
          <w:szCs w:val="24"/>
        </w:rPr>
        <w:t xml:space="preserve"> Sheffield</w:t>
      </w:r>
    </w:p>
    <w:p w14:paraId="32A9A74F" w14:textId="092F23FF" w:rsidR="002D4F4F" w:rsidRPr="003950B6" w:rsidRDefault="00F97932" w:rsidP="002D4F4F">
      <w:pPr>
        <w:pStyle w:val="Title"/>
        <w:jc w:val="left"/>
        <w:rPr>
          <w:rFonts w:cs="Arial"/>
          <w:sz w:val="24"/>
          <w:szCs w:val="24"/>
        </w:rPr>
      </w:pPr>
      <w:r w:rsidRPr="1B803924">
        <w:rPr>
          <w:rFonts w:cs="Arial"/>
          <w:sz w:val="24"/>
          <w:szCs w:val="24"/>
        </w:rPr>
        <w:t>Salary</w:t>
      </w:r>
      <w:r w:rsidR="002D4F4F">
        <w:tab/>
      </w:r>
      <w:r w:rsidR="002D4F4F">
        <w:tab/>
      </w:r>
      <w:r w:rsidR="003950B6" w:rsidRPr="1B803924">
        <w:rPr>
          <w:rFonts w:cs="Arial"/>
          <w:sz w:val="24"/>
          <w:szCs w:val="24"/>
        </w:rPr>
        <w:t xml:space="preserve">                     </w:t>
      </w:r>
      <w:r w:rsidR="002D4F4F" w:rsidRPr="1B803924">
        <w:rPr>
          <w:rFonts w:cs="Arial"/>
          <w:sz w:val="24"/>
          <w:szCs w:val="24"/>
        </w:rPr>
        <w:t xml:space="preserve"> £</w:t>
      </w:r>
      <w:r w:rsidR="693D8711" w:rsidRPr="1B803924">
        <w:rPr>
          <w:rFonts w:cs="Arial"/>
          <w:sz w:val="24"/>
          <w:szCs w:val="24"/>
        </w:rPr>
        <w:t>1</w:t>
      </w:r>
      <w:r w:rsidR="1EC8D39F" w:rsidRPr="1B803924">
        <w:rPr>
          <w:rFonts w:cs="Arial"/>
          <w:sz w:val="24"/>
          <w:szCs w:val="24"/>
        </w:rPr>
        <w:t>1.</w:t>
      </w:r>
      <w:r w:rsidR="00D627A8">
        <w:rPr>
          <w:rFonts w:cs="Arial"/>
          <w:sz w:val="24"/>
          <w:szCs w:val="24"/>
        </w:rPr>
        <w:t xml:space="preserve">78 </w:t>
      </w:r>
      <w:r w:rsidR="1EC8D39F" w:rsidRPr="1B803924">
        <w:rPr>
          <w:rFonts w:cs="Arial"/>
          <w:sz w:val="24"/>
          <w:szCs w:val="24"/>
        </w:rPr>
        <w:t>p</w:t>
      </w:r>
      <w:r w:rsidR="00D627A8">
        <w:rPr>
          <w:rFonts w:cs="Arial"/>
          <w:sz w:val="24"/>
          <w:szCs w:val="24"/>
        </w:rPr>
        <w:t xml:space="preserve">er hour </w:t>
      </w:r>
      <w:r w:rsidR="002D4F4F" w:rsidRPr="1B803924">
        <w:rPr>
          <w:rFonts w:cs="Arial"/>
          <w:sz w:val="24"/>
          <w:szCs w:val="24"/>
        </w:rPr>
        <w:t xml:space="preserve"> </w:t>
      </w:r>
    </w:p>
    <w:p w14:paraId="6B87C5C7" w14:textId="168EEF20" w:rsidR="00F97932" w:rsidRDefault="00F97932" w:rsidP="6FD17503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3B239220">
        <w:rPr>
          <w:rFonts w:ascii="Arial" w:hAnsi="Arial" w:cs="Arial"/>
          <w:b/>
          <w:bCs/>
          <w:sz w:val="24"/>
          <w:szCs w:val="24"/>
        </w:rPr>
        <w:t>Based at</w:t>
      </w:r>
      <w:r>
        <w:tab/>
      </w:r>
      <w:r>
        <w:tab/>
      </w:r>
      <w:r>
        <w:tab/>
      </w:r>
      <w:r>
        <w:tab/>
      </w:r>
      <w:r w:rsidR="7539C438" w:rsidRPr="3B239220">
        <w:rPr>
          <w:rFonts w:ascii="Arial" w:hAnsi="Arial" w:cs="Arial"/>
          <w:b/>
          <w:bCs/>
          <w:sz w:val="24"/>
          <w:szCs w:val="24"/>
        </w:rPr>
        <w:t xml:space="preserve"> </w:t>
      </w:r>
      <w:r w:rsidR="3ADE71B2" w:rsidRPr="3B239220">
        <w:rPr>
          <w:rFonts w:ascii="Arial" w:hAnsi="Arial" w:cs="Arial"/>
          <w:b/>
          <w:bCs/>
          <w:sz w:val="24"/>
          <w:szCs w:val="24"/>
        </w:rPr>
        <w:t xml:space="preserve">Banner Cross Flag Ship Store </w:t>
      </w:r>
    </w:p>
    <w:p w14:paraId="02885B34" w14:textId="5B121347" w:rsidR="006F5856" w:rsidRPr="003950B6" w:rsidRDefault="006F5856" w:rsidP="2300C116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2300C116">
        <w:rPr>
          <w:rFonts w:ascii="Arial" w:hAnsi="Arial" w:cs="Arial"/>
          <w:b/>
          <w:bCs/>
          <w:sz w:val="24"/>
          <w:szCs w:val="24"/>
        </w:rPr>
        <w:t>Duration of post</w:t>
      </w:r>
      <w:r w:rsidRPr="2300C116">
        <w:rPr>
          <w:rFonts w:ascii="Arial" w:hAnsi="Arial" w:cs="Arial"/>
          <w:sz w:val="24"/>
          <w:szCs w:val="24"/>
        </w:rPr>
        <w:t xml:space="preserve"> </w:t>
      </w:r>
      <w:r>
        <w:tab/>
      </w:r>
      <w:r>
        <w:tab/>
      </w:r>
      <w:r>
        <w:tab/>
      </w:r>
      <w:r w:rsidR="001A1BE9" w:rsidRPr="2300C116">
        <w:rPr>
          <w:rFonts w:ascii="Arial" w:hAnsi="Arial" w:cs="Arial"/>
          <w:b/>
          <w:bCs/>
          <w:sz w:val="24"/>
          <w:szCs w:val="24"/>
        </w:rPr>
        <w:t>Permanent</w:t>
      </w:r>
    </w:p>
    <w:p w14:paraId="6A05A809" w14:textId="77777777" w:rsidR="001A1BE9" w:rsidRPr="002D4F4F" w:rsidRDefault="001A1BE9" w:rsidP="006F5856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00DF5FAC" w14:textId="77777777" w:rsidR="00462090" w:rsidRPr="002D4F4F" w:rsidRDefault="00462090" w:rsidP="00462090">
      <w:pPr>
        <w:tabs>
          <w:tab w:val="left" w:pos="720"/>
        </w:tabs>
        <w:spacing w:before="120"/>
        <w:ind w:left="1440" w:hanging="1440"/>
        <w:rPr>
          <w:rFonts w:ascii="Arial" w:hAnsi="Arial" w:cs="Arial"/>
          <w:b/>
          <w:sz w:val="24"/>
          <w:szCs w:val="24"/>
        </w:rPr>
      </w:pPr>
      <w:r w:rsidRPr="002D4F4F">
        <w:rPr>
          <w:rFonts w:ascii="Arial" w:hAnsi="Arial" w:cs="Arial"/>
          <w:b/>
          <w:sz w:val="24"/>
          <w:szCs w:val="24"/>
        </w:rPr>
        <w:t>Purpose of post</w:t>
      </w:r>
      <w:r w:rsidRPr="002D4F4F">
        <w:rPr>
          <w:rFonts w:ascii="Arial" w:hAnsi="Arial" w:cs="Arial"/>
          <w:b/>
          <w:sz w:val="24"/>
          <w:szCs w:val="24"/>
        </w:rPr>
        <w:tab/>
      </w:r>
    </w:p>
    <w:p w14:paraId="6B0B6F08" w14:textId="0BE2EF6C" w:rsidR="00462090" w:rsidRPr="002D4F4F" w:rsidRDefault="001A1BE9" w:rsidP="00F46BF5">
      <w:pPr>
        <w:numPr>
          <w:ilvl w:val="0"/>
          <w:numId w:val="35"/>
        </w:numPr>
        <w:tabs>
          <w:tab w:val="left" w:pos="720"/>
        </w:tabs>
        <w:spacing w:before="120"/>
        <w:rPr>
          <w:rFonts w:ascii="Arial" w:hAnsi="Arial" w:cs="Arial"/>
          <w:sz w:val="24"/>
          <w:szCs w:val="24"/>
        </w:rPr>
      </w:pPr>
      <w:r w:rsidRPr="3B239220">
        <w:rPr>
          <w:rFonts w:ascii="Arial" w:hAnsi="Arial" w:cs="Arial"/>
          <w:sz w:val="24"/>
          <w:szCs w:val="24"/>
        </w:rPr>
        <w:t>To support the successful runn</w:t>
      </w:r>
      <w:r w:rsidR="0032489C" w:rsidRPr="3B239220">
        <w:rPr>
          <w:rFonts w:ascii="Arial" w:hAnsi="Arial" w:cs="Arial"/>
          <w:sz w:val="24"/>
          <w:szCs w:val="24"/>
        </w:rPr>
        <w:t xml:space="preserve">ing of Age UK Sheffield’s </w:t>
      </w:r>
      <w:r w:rsidRPr="3B239220">
        <w:rPr>
          <w:rFonts w:ascii="Arial" w:hAnsi="Arial" w:cs="Arial"/>
          <w:sz w:val="24"/>
          <w:szCs w:val="24"/>
        </w:rPr>
        <w:t>charity shop</w:t>
      </w:r>
      <w:r w:rsidR="0032489C" w:rsidRPr="3B239220">
        <w:rPr>
          <w:rFonts w:ascii="Arial" w:hAnsi="Arial" w:cs="Arial"/>
          <w:sz w:val="24"/>
          <w:szCs w:val="24"/>
        </w:rPr>
        <w:t xml:space="preserve"> at </w:t>
      </w:r>
      <w:r w:rsidR="78FB1D2D" w:rsidRPr="3B239220">
        <w:rPr>
          <w:rFonts w:ascii="Arial" w:hAnsi="Arial" w:cs="Arial"/>
          <w:sz w:val="24"/>
          <w:szCs w:val="24"/>
        </w:rPr>
        <w:t>Banner Cross</w:t>
      </w:r>
    </w:p>
    <w:p w14:paraId="07E970EF" w14:textId="77777777" w:rsidR="00332497" w:rsidRPr="002D4F4F" w:rsidRDefault="00D04B99" w:rsidP="00F46BF5">
      <w:pPr>
        <w:numPr>
          <w:ilvl w:val="0"/>
          <w:numId w:val="35"/>
        </w:numPr>
        <w:tabs>
          <w:tab w:val="left" w:pos="720"/>
        </w:tabs>
        <w:spacing w:before="120"/>
        <w:rPr>
          <w:rFonts w:ascii="Arial" w:hAnsi="Arial" w:cs="Arial"/>
          <w:color w:val="000000"/>
          <w:sz w:val="24"/>
          <w:szCs w:val="24"/>
        </w:rPr>
      </w:pPr>
      <w:r w:rsidRPr="002D4F4F">
        <w:rPr>
          <w:rFonts w:ascii="Arial" w:hAnsi="Arial" w:cs="Arial"/>
          <w:color w:val="000000"/>
          <w:sz w:val="24"/>
          <w:szCs w:val="24"/>
        </w:rPr>
        <w:t xml:space="preserve">To assist the </w:t>
      </w:r>
      <w:r w:rsidR="002D4F4F">
        <w:rPr>
          <w:rFonts w:ascii="Arial" w:hAnsi="Arial" w:cs="Arial"/>
          <w:color w:val="000000"/>
          <w:sz w:val="24"/>
          <w:szCs w:val="24"/>
        </w:rPr>
        <w:t>management team</w:t>
      </w:r>
      <w:r w:rsidRPr="002D4F4F">
        <w:rPr>
          <w:rFonts w:ascii="Arial" w:hAnsi="Arial" w:cs="Arial"/>
          <w:color w:val="000000"/>
          <w:sz w:val="24"/>
          <w:szCs w:val="24"/>
        </w:rPr>
        <w:t xml:space="preserve"> in providing a high quality of retail service in relation to agreed performance targets. </w:t>
      </w:r>
    </w:p>
    <w:p w14:paraId="4A1A6EF9" w14:textId="77777777" w:rsidR="00332497" w:rsidRPr="002D4F4F" w:rsidRDefault="00D04B99" w:rsidP="00F46BF5">
      <w:pPr>
        <w:numPr>
          <w:ilvl w:val="0"/>
          <w:numId w:val="35"/>
        </w:numPr>
        <w:tabs>
          <w:tab w:val="left" w:pos="720"/>
        </w:tabs>
        <w:spacing w:before="120"/>
        <w:rPr>
          <w:rFonts w:ascii="Arial" w:hAnsi="Arial" w:cs="Arial"/>
          <w:color w:val="000000"/>
          <w:sz w:val="24"/>
          <w:szCs w:val="24"/>
        </w:rPr>
      </w:pPr>
      <w:r w:rsidRPr="002D4F4F">
        <w:rPr>
          <w:rFonts w:ascii="Arial" w:hAnsi="Arial" w:cs="Arial"/>
          <w:color w:val="000000"/>
          <w:sz w:val="24"/>
          <w:szCs w:val="24"/>
        </w:rPr>
        <w:t>To run</w:t>
      </w:r>
      <w:r w:rsidR="002D4F4F">
        <w:rPr>
          <w:rFonts w:ascii="Arial" w:hAnsi="Arial" w:cs="Arial"/>
          <w:color w:val="000000"/>
          <w:sz w:val="24"/>
          <w:szCs w:val="24"/>
        </w:rPr>
        <w:t xml:space="preserve"> the shop in the</w:t>
      </w:r>
      <w:r w:rsidRPr="002D4F4F">
        <w:rPr>
          <w:rFonts w:ascii="Arial" w:hAnsi="Arial" w:cs="Arial"/>
          <w:color w:val="000000"/>
          <w:sz w:val="24"/>
          <w:szCs w:val="24"/>
        </w:rPr>
        <w:t xml:space="preserve"> Manager’s absence, undertaking all appropriate duties to ensure the continued operation of the shop. </w:t>
      </w:r>
    </w:p>
    <w:p w14:paraId="04647B28" w14:textId="48163D73" w:rsidR="008571B2" w:rsidRPr="002D4F4F" w:rsidRDefault="008571B2" w:rsidP="3C46B0EB">
      <w:pPr>
        <w:tabs>
          <w:tab w:val="left" w:pos="720"/>
        </w:tabs>
        <w:spacing w:before="120"/>
        <w:rPr>
          <w:rFonts w:ascii="Arial" w:hAnsi="Arial" w:cs="Arial"/>
          <w:color w:val="000000" w:themeColor="text1"/>
          <w:sz w:val="24"/>
          <w:szCs w:val="24"/>
        </w:rPr>
      </w:pPr>
    </w:p>
    <w:p w14:paraId="5A39BBE3" w14:textId="77777777" w:rsidR="00065A14" w:rsidRPr="002D4F4F" w:rsidRDefault="00065A14" w:rsidP="00462090">
      <w:pPr>
        <w:tabs>
          <w:tab w:val="left" w:pos="720"/>
        </w:tabs>
        <w:rPr>
          <w:rFonts w:ascii="Arial" w:hAnsi="Arial" w:cs="Arial"/>
          <w:b/>
          <w:sz w:val="24"/>
          <w:szCs w:val="24"/>
        </w:rPr>
      </w:pPr>
    </w:p>
    <w:p w14:paraId="41C8F396" w14:textId="77777777" w:rsidR="00065A14" w:rsidRPr="002D4F4F" w:rsidRDefault="00065A14" w:rsidP="00462090">
      <w:pPr>
        <w:tabs>
          <w:tab w:val="left" w:pos="720"/>
        </w:tabs>
        <w:rPr>
          <w:rFonts w:ascii="Arial" w:hAnsi="Arial" w:cs="Arial"/>
          <w:b/>
          <w:sz w:val="24"/>
          <w:szCs w:val="24"/>
        </w:rPr>
      </w:pPr>
    </w:p>
    <w:p w14:paraId="6D3F5375" w14:textId="77777777" w:rsidR="00462090" w:rsidRPr="002D4F4F" w:rsidRDefault="00462090" w:rsidP="00462090">
      <w:pPr>
        <w:tabs>
          <w:tab w:val="left" w:pos="720"/>
        </w:tabs>
        <w:rPr>
          <w:rFonts w:ascii="Arial" w:hAnsi="Arial" w:cs="Arial"/>
          <w:b/>
          <w:sz w:val="24"/>
          <w:szCs w:val="24"/>
        </w:rPr>
      </w:pPr>
      <w:r w:rsidRPr="002D4F4F">
        <w:rPr>
          <w:rFonts w:ascii="Arial" w:hAnsi="Arial" w:cs="Arial"/>
          <w:b/>
          <w:sz w:val="24"/>
          <w:szCs w:val="24"/>
        </w:rPr>
        <w:t>Responsibilities and duties</w:t>
      </w:r>
    </w:p>
    <w:p w14:paraId="7C0232A2" w14:textId="04157337" w:rsidR="001A1BE9" w:rsidRPr="002D4F4F" w:rsidRDefault="00D04B99" w:rsidP="00E50CD7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474FCB41">
        <w:rPr>
          <w:rFonts w:ascii="Arial" w:hAnsi="Arial" w:cs="Arial"/>
          <w:color w:val="000000" w:themeColor="text1"/>
          <w:sz w:val="24"/>
          <w:szCs w:val="24"/>
        </w:rPr>
        <w:t>Maximise shop income and achieve agreed financial performance targets including production targets, pricing and stock rotation as a team</w:t>
      </w:r>
    </w:p>
    <w:p w14:paraId="469C21C4" w14:textId="77777777" w:rsidR="00810A0E" w:rsidRPr="002D4F4F" w:rsidRDefault="00810A0E" w:rsidP="00E50CD7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Maintain the highest standards of customer care</w:t>
      </w:r>
      <w:r w:rsidR="00332497" w:rsidRPr="002D4F4F">
        <w:rPr>
          <w:rFonts w:ascii="Arial" w:hAnsi="Arial" w:cs="Arial"/>
          <w:sz w:val="24"/>
          <w:szCs w:val="24"/>
        </w:rPr>
        <w:t xml:space="preserve"> and service</w:t>
      </w:r>
    </w:p>
    <w:p w14:paraId="1A7A123B" w14:textId="77777777" w:rsidR="001A1BE9" w:rsidRPr="002D4F4F" w:rsidRDefault="001A1BE9" w:rsidP="00E50CD7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Encourage donations and sales through</w:t>
      </w:r>
      <w:r w:rsidR="00810A0E" w:rsidRPr="002D4F4F">
        <w:rPr>
          <w:rFonts w:ascii="Arial" w:hAnsi="Arial" w:cs="Arial"/>
          <w:sz w:val="24"/>
          <w:szCs w:val="24"/>
        </w:rPr>
        <w:t xml:space="preserve"> excellent customer service</w:t>
      </w:r>
      <w:r w:rsidRPr="002D4F4F">
        <w:rPr>
          <w:rFonts w:ascii="Arial" w:hAnsi="Arial" w:cs="Arial"/>
          <w:sz w:val="24"/>
          <w:szCs w:val="24"/>
        </w:rPr>
        <w:t xml:space="preserve"> and building the shop’s reputation in the community</w:t>
      </w:r>
    </w:p>
    <w:p w14:paraId="2FA13943" w14:textId="6A1A6964" w:rsidR="00332497" w:rsidRPr="002D4F4F" w:rsidRDefault="00332497" w:rsidP="00332497">
      <w:pPr>
        <w:numPr>
          <w:ilvl w:val="0"/>
          <w:numId w:val="33"/>
        </w:num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3B239220">
        <w:rPr>
          <w:rFonts w:ascii="Arial" w:hAnsi="Arial" w:cs="Arial"/>
          <w:color w:val="000000" w:themeColor="text1"/>
          <w:sz w:val="24"/>
          <w:szCs w:val="24"/>
        </w:rPr>
        <w:t>Ensure shop premises are clean and tidy at all times and that display</w:t>
      </w:r>
      <w:r w:rsidR="50D27A77" w:rsidRPr="3B239220">
        <w:rPr>
          <w:rFonts w:ascii="Arial" w:hAnsi="Arial" w:cs="Arial"/>
          <w:color w:val="000000" w:themeColor="text1"/>
          <w:sz w:val="24"/>
          <w:szCs w:val="24"/>
        </w:rPr>
        <w:t>s</w:t>
      </w:r>
      <w:r w:rsidRPr="3B23922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4D4EF2D6" w:rsidRPr="3B239220">
        <w:rPr>
          <w:rFonts w:ascii="Arial" w:hAnsi="Arial" w:cs="Arial"/>
          <w:color w:val="000000" w:themeColor="text1"/>
          <w:sz w:val="24"/>
          <w:szCs w:val="24"/>
        </w:rPr>
        <w:t xml:space="preserve">are maintained </w:t>
      </w:r>
      <w:r w:rsidRPr="3B239220">
        <w:rPr>
          <w:rFonts w:ascii="Arial" w:hAnsi="Arial" w:cs="Arial"/>
          <w:color w:val="000000" w:themeColor="text1"/>
          <w:sz w:val="24"/>
          <w:szCs w:val="24"/>
        </w:rPr>
        <w:t>and presentable</w:t>
      </w:r>
    </w:p>
    <w:p w14:paraId="21674885" w14:textId="77777777" w:rsidR="00332497" w:rsidRPr="002D4F4F" w:rsidRDefault="002D4F4F" w:rsidP="00332497">
      <w:pPr>
        <w:pStyle w:val="Default"/>
        <w:numPr>
          <w:ilvl w:val="0"/>
          <w:numId w:val="33"/>
        </w:numPr>
      </w:pPr>
      <w:r>
        <w:t>A</w:t>
      </w:r>
      <w:r w:rsidR="00332497" w:rsidRPr="002D4F4F">
        <w:t xml:space="preserve">ccept, sort, price and display stock in accordance with guidelines </w:t>
      </w:r>
    </w:p>
    <w:p w14:paraId="6B790B95" w14:textId="77777777" w:rsidR="00792874" w:rsidRPr="002D4F4F" w:rsidRDefault="00792874" w:rsidP="00E50CD7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 xml:space="preserve">Delegate tasks to volunteers </w:t>
      </w:r>
    </w:p>
    <w:p w14:paraId="20D954DE" w14:textId="0A17A68C" w:rsidR="001A1BE9" w:rsidRPr="002D4F4F" w:rsidRDefault="001A1BE9" w:rsidP="00E50CD7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474FCB41">
        <w:rPr>
          <w:rFonts w:ascii="Arial" w:hAnsi="Arial" w:cs="Arial"/>
          <w:sz w:val="24"/>
          <w:szCs w:val="24"/>
        </w:rPr>
        <w:t>Maximise profit from donations through capturing Gift Aid,</w:t>
      </w:r>
      <w:r w:rsidR="00792874" w:rsidRPr="474FCB41">
        <w:rPr>
          <w:rFonts w:ascii="Arial" w:hAnsi="Arial" w:cs="Arial"/>
          <w:sz w:val="24"/>
          <w:szCs w:val="24"/>
        </w:rPr>
        <w:t xml:space="preserve"> and </w:t>
      </w:r>
      <w:r w:rsidRPr="474FCB41">
        <w:rPr>
          <w:rFonts w:ascii="Arial" w:hAnsi="Arial" w:cs="Arial"/>
          <w:sz w:val="24"/>
          <w:szCs w:val="24"/>
        </w:rPr>
        <w:t xml:space="preserve">maintaining standards in </w:t>
      </w:r>
      <w:r w:rsidR="00792874" w:rsidRPr="474FCB41">
        <w:rPr>
          <w:rFonts w:ascii="Arial" w:hAnsi="Arial" w:cs="Arial"/>
          <w:sz w:val="24"/>
          <w:szCs w:val="24"/>
        </w:rPr>
        <w:t>processing</w:t>
      </w:r>
      <w:r w:rsidRPr="474FCB41">
        <w:rPr>
          <w:rFonts w:ascii="Arial" w:hAnsi="Arial" w:cs="Arial"/>
          <w:sz w:val="24"/>
          <w:szCs w:val="24"/>
        </w:rPr>
        <w:t xml:space="preserve">, displaying and consistent pricing </w:t>
      </w:r>
      <w:r w:rsidR="00792874" w:rsidRPr="474FCB41">
        <w:rPr>
          <w:rFonts w:ascii="Arial" w:hAnsi="Arial" w:cs="Arial"/>
          <w:sz w:val="24"/>
          <w:szCs w:val="24"/>
        </w:rPr>
        <w:t xml:space="preserve">of stock </w:t>
      </w:r>
      <w:r w:rsidR="00D627A8" w:rsidRPr="474FCB41">
        <w:rPr>
          <w:rFonts w:ascii="Arial" w:hAnsi="Arial" w:cs="Arial"/>
          <w:sz w:val="24"/>
          <w:szCs w:val="24"/>
        </w:rPr>
        <w:t>in line</w:t>
      </w:r>
      <w:r w:rsidR="00792874" w:rsidRPr="474FCB41">
        <w:rPr>
          <w:rFonts w:ascii="Arial" w:hAnsi="Arial" w:cs="Arial"/>
          <w:sz w:val="24"/>
          <w:szCs w:val="24"/>
        </w:rPr>
        <w:t xml:space="preserve"> with the current price guide</w:t>
      </w:r>
    </w:p>
    <w:p w14:paraId="77508807" w14:textId="2FC4877D" w:rsidR="00D32B4D" w:rsidRPr="002D4F4F" w:rsidRDefault="00F46BF5" w:rsidP="00D32B4D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474FCB41">
        <w:rPr>
          <w:rFonts w:ascii="Arial" w:hAnsi="Arial" w:cs="Arial"/>
          <w:sz w:val="24"/>
          <w:szCs w:val="24"/>
        </w:rPr>
        <w:t xml:space="preserve">Support </w:t>
      </w:r>
      <w:r w:rsidR="001A1BE9" w:rsidRPr="474FCB41">
        <w:rPr>
          <w:rFonts w:ascii="Arial" w:hAnsi="Arial" w:cs="Arial"/>
          <w:sz w:val="24"/>
          <w:szCs w:val="24"/>
        </w:rPr>
        <w:t>in promoting both the shop and the work of Age UK Sheffield</w:t>
      </w:r>
      <w:r w:rsidR="00CA52CB" w:rsidRPr="474FCB41">
        <w:rPr>
          <w:rFonts w:ascii="Arial" w:hAnsi="Arial" w:cs="Arial"/>
          <w:sz w:val="24"/>
          <w:szCs w:val="24"/>
        </w:rPr>
        <w:t>,</w:t>
      </w:r>
      <w:r w:rsidR="001A1BE9" w:rsidRPr="474FCB41">
        <w:rPr>
          <w:rFonts w:ascii="Arial" w:hAnsi="Arial" w:cs="Arial"/>
          <w:sz w:val="24"/>
          <w:szCs w:val="24"/>
        </w:rPr>
        <w:t xml:space="preserve"> including over social media</w:t>
      </w:r>
      <w:r w:rsidR="00792874" w:rsidRPr="474FCB41">
        <w:rPr>
          <w:rFonts w:ascii="Arial" w:hAnsi="Arial" w:cs="Arial"/>
          <w:sz w:val="24"/>
          <w:szCs w:val="24"/>
        </w:rPr>
        <w:t xml:space="preserve"> and in the shop itself</w:t>
      </w:r>
    </w:p>
    <w:p w14:paraId="0C299B4E" w14:textId="77777777" w:rsidR="006706A7" w:rsidRPr="002D4F4F" w:rsidRDefault="006706A7" w:rsidP="006706A7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Assist with events through the year to raise the profile and income for the shop in the local community</w:t>
      </w:r>
    </w:p>
    <w:p w14:paraId="7268C235" w14:textId="77777777" w:rsidR="001A1BE9" w:rsidRPr="002D4F4F" w:rsidRDefault="001A1BE9" w:rsidP="00E50CD7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Operate the till, perform cashing up duties and maintain security in line with Age</w:t>
      </w:r>
      <w:r w:rsidR="00CA52CB" w:rsidRPr="002D4F4F">
        <w:rPr>
          <w:rFonts w:ascii="Arial" w:hAnsi="Arial" w:cs="Arial"/>
          <w:sz w:val="24"/>
          <w:szCs w:val="24"/>
        </w:rPr>
        <w:t xml:space="preserve"> </w:t>
      </w:r>
      <w:r w:rsidRPr="002D4F4F">
        <w:rPr>
          <w:rFonts w:ascii="Arial" w:hAnsi="Arial" w:cs="Arial"/>
          <w:sz w:val="24"/>
          <w:szCs w:val="24"/>
        </w:rPr>
        <w:t xml:space="preserve">UK </w:t>
      </w:r>
      <w:r w:rsidR="00CA52CB" w:rsidRPr="002D4F4F">
        <w:rPr>
          <w:rFonts w:ascii="Arial" w:hAnsi="Arial" w:cs="Arial"/>
          <w:sz w:val="24"/>
          <w:szCs w:val="24"/>
        </w:rPr>
        <w:t xml:space="preserve">Sheffield </w:t>
      </w:r>
      <w:r w:rsidRPr="002D4F4F">
        <w:rPr>
          <w:rFonts w:ascii="Arial" w:hAnsi="Arial" w:cs="Arial"/>
          <w:sz w:val="24"/>
          <w:szCs w:val="24"/>
        </w:rPr>
        <w:t>policies</w:t>
      </w:r>
    </w:p>
    <w:p w14:paraId="62085004" w14:textId="14DB75EB" w:rsidR="00F46BF5" w:rsidRPr="002D4F4F" w:rsidRDefault="008E79C6" w:rsidP="6FD17503">
      <w:pPr>
        <w:numPr>
          <w:ilvl w:val="0"/>
          <w:numId w:val="33"/>
        </w:numPr>
        <w:rPr>
          <w:rFonts w:ascii="Arial" w:eastAsia="Arial" w:hAnsi="Arial" w:cs="Arial"/>
          <w:sz w:val="24"/>
          <w:szCs w:val="24"/>
        </w:rPr>
      </w:pPr>
      <w:r w:rsidRPr="6FD17503">
        <w:rPr>
          <w:rFonts w:ascii="Arial" w:hAnsi="Arial" w:cs="Arial"/>
          <w:sz w:val="24"/>
          <w:szCs w:val="24"/>
        </w:rPr>
        <w:t>Be listed as an official key holder</w:t>
      </w:r>
      <w:r w:rsidR="00332497" w:rsidRPr="6FD17503">
        <w:rPr>
          <w:rFonts w:ascii="Arial" w:hAnsi="Arial" w:cs="Arial"/>
          <w:sz w:val="24"/>
          <w:szCs w:val="24"/>
        </w:rPr>
        <w:t xml:space="preserve">, </w:t>
      </w:r>
      <w:r w:rsidR="00332497" w:rsidRPr="6FD17503">
        <w:rPr>
          <w:rFonts w:ascii="Arial" w:hAnsi="Arial" w:cs="Arial"/>
          <w:color w:val="000000" w:themeColor="text1"/>
          <w:sz w:val="24"/>
          <w:szCs w:val="24"/>
        </w:rPr>
        <w:t>opening and closing the premises for trading hours</w:t>
      </w:r>
    </w:p>
    <w:p w14:paraId="165AA6F8" w14:textId="0441E219" w:rsidR="00F46BF5" w:rsidRPr="002D4F4F" w:rsidRDefault="00F46BF5" w:rsidP="6FD17503">
      <w:pPr>
        <w:numPr>
          <w:ilvl w:val="0"/>
          <w:numId w:val="33"/>
        </w:numPr>
        <w:rPr>
          <w:sz w:val="24"/>
          <w:szCs w:val="24"/>
        </w:rPr>
      </w:pPr>
      <w:r w:rsidRPr="3B239220">
        <w:rPr>
          <w:rFonts w:ascii="Arial" w:hAnsi="Arial" w:cs="Arial"/>
          <w:sz w:val="24"/>
          <w:szCs w:val="24"/>
        </w:rPr>
        <w:t>Ensure security of stock and cash on the premises report any s</w:t>
      </w:r>
      <w:r w:rsidR="009A165D" w:rsidRPr="3B239220">
        <w:rPr>
          <w:rFonts w:ascii="Arial" w:hAnsi="Arial" w:cs="Arial"/>
          <w:sz w:val="24"/>
          <w:szCs w:val="24"/>
        </w:rPr>
        <w:t>hortfalls to the Manager</w:t>
      </w:r>
    </w:p>
    <w:p w14:paraId="3A209FE4" w14:textId="67B711BD" w:rsidR="00F46BF5" w:rsidRPr="002D4F4F" w:rsidRDefault="00F46BF5" w:rsidP="00F46BF5">
      <w:pPr>
        <w:pStyle w:val="Default"/>
        <w:numPr>
          <w:ilvl w:val="0"/>
          <w:numId w:val="33"/>
        </w:numPr>
      </w:pPr>
      <w:r>
        <w:lastRenderedPageBreak/>
        <w:t>Wor</w:t>
      </w:r>
      <w:r w:rsidR="009A165D">
        <w:t xml:space="preserve">k closely with the Manager </w:t>
      </w:r>
      <w:r>
        <w:t xml:space="preserve">to ensure any problems in the shop are resolved quickly and effectively </w:t>
      </w:r>
    </w:p>
    <w:p w14:paraId="50D0C9E2" w14:textId="328C048F" w:rsidR="00F46BF5" w:rsidRPr="002D4F4F" w:rsidRDefault="00F46BF5" w:rsidP="00F46BF5">
      <w:pPr>
        <w:pStyle w:val="Default"/>
        <w:numPr>
          <w:ilvl w:val="0"/>
          <w:numId w:val="33"/>
        </w:numPr>
      </w:pPr>
      <w:r>
        <w:t xml:space="preserve">Support, train and co-ordinate the work of volunteers in </w:t>
      </w:r>
      <w:r w:rsidR="009A165D">
        <w:t xml:space="preserve">the shop as required by </w:t>
      </w:r>
      <w:r w:rsidR="56A8D648">
        <w:t>the Management</w:t>
      </w:r>
      <w:r>
        <w:t xml:space="preserve"> team, encouraging an active interest in the shop and the work of Age UK </w:t>
      </w:r>
    </w:p>
    <w:p w14:paraId="01D6BC32" w14:textId="77777777" w:rsidR="009A32A0" w:rsidRPr="002D4F4F" w:rsidRDefault="009A32A0" w:rsidP="00E50CD7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 xml:space="preserve">Manual handling </w:t>
      </w:r>
      <w:r w:rsidR="009A165D" w:rsidRPr="002D4F4F">
        <w:rPr>
          <w:rFonts w:ascii="Arial" w:hAnsi="Arial" w:cs="Arial"/>
          <w:sz w:val="24"/>
          <w:szCs w:val="24"/>
        </w:rPr>
        <w:t xml:space="preserve">and processing </w:t>
      </w:r>
      <w:r w:rsidRPr="002D4F4F">
        <w:rPr>
          <w:rFonts w:ascii="Arial" w:hAnsi="Arial" w:cs="Arial"/>
          <w:sz w:val="24"/>
          <w:szCs w:val="24"/>
        </w:rPr>
        <w:t>of potentially large volumes of stock</w:t>
      </w:r>
    </w:p>
    <w:p w14:paraId="2683EFE0" w14:textId="77777777" w:rsidR="009A165D" w:rsidRPr="002D4F4F" w:rsidRDefault="009A165D" w:rsidP="00E50CD7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 xml:space="preserve">Moving stock as necessary between shops </w:t>
      </w:r>
    </w:p>
    <w:p w14:paraId="5DFD3F81" w14:textId="226E8198" w:rsidR="00F46BF5" w:rsidRPr="002D4F4F" w:rsidRDefault="00F46BF5" w:rsidP="00F46BF5">
      <w:pPr>
        <w:pStyle w:val="Default"/>
        <w:numPr>
          <w:ilvl w:val="0"/>
          <w:numId w:val="33"/>
        </w:numPr>
      </w:pPr>
      <w:r>
        <w:t>Undertake any administrative and financial pro</w:t>
      </w:r>
      <w:r w:rsidR="009A165D">
        <w:t xml:space="preserve">cedures as directed by the </w:t>
      </w:r>
      <w:r>
        <w:t>Management team</w:t>
      </w:r>
    </w:p>
    <w:p w14:paraId="7A4EF548" w14:textId="77777777" w:rsidR="00B63C36" w:rsidRPr="002D4F4F" w:rsidRDefault="001A1BE9" w:rsidP="003E7817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Contribute to a positive a</w:t>
      </w:r>
      <w:r w:rsidR="00810A0E" w:rsidRPr="002D4F4F">
        <w:rPr>
          <w:rFonts w:ascii="Arial" w:hAnsi="Arial" w:cs="Arial"/>
          <w:sz w:val="24"/>
          <w:szCs w:val="24"/>
        </w:rPr>
        <w:t>nd friendly working environment</w:t>
      </w:r>
    </w:p>
    <w:p w14:paraId="3A00AF31" w14:textId="38408E3F" w:rsidR="00810A0E" w:rsidRPr="002D4F4F" w:rsidRDefault="00B63C36" w:rsidP="00B63C36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474FCB41">
        <w:rPr>
          <w:rFonts w:ascii="Arial" w:hAnsi="Arial" w:cs="Arial"/>
          <w:sz w:val="24"/>
          <w:szCs w:val="24"/>
        </w:rPr>
        <w:t>Work to health and safety, GDPR and fire safety policies</w:t>
      </w:r>
    </w:p>
    <w:p w14:paraId="412E8937" w14:textId="77777777" w:rsidR="00B63C36" w:rsidRPr="002D4F4F" w:rsidRDefault="00B63C36" w:rsidP="00B63C36">
      <w:pPr>
        <w:numPr>
          <w:ilvl w:val="0"/>
          <w:numId w:val="33"/>
        </w:numPr>
        <w:tabs>
          <w:tab w:val="left" w:pos="426"/>
        </w:tabs>
        <w:spacing w:before="60"/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Work within Age UK Sheffield’s policies and procedures</w:t>
      </w:r>
    </w:p>
    <w:p w14:paraId="03AC6A36" w14:textId="77777777" w:rsidR="00810A0E" w:rsidRPr="002D4F4F" w:rsidRDefault="00810A0E" w:rsidP="00F25914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Undertake necessary tra</w:t>
      </w:r>
      <w:r w:rsidR="00B63C36" w:rsidRPr="002D4F4F">
        <w:rPr>
          <w:rFonts w:ascii="Arial" w:hAnsi="Arial" w:cs="Arial"/>
          <w:sz w:val="24"/>
          <w:szCs w:val="24"/>
        </w:rPr>
        <w:t>ining</w:t>
      </w:r>
      <w:r w:rsidRPr="002D4F4F">
        <w:rPr>
          <w:rFonts w:ascii="Arial" w:hAnsi="Arial" w:cs="Arial"/>
          <w:sz w:val="24"/>
          <w:szCs w:val="24"/>
        </w:rPr>
        <w:t xml:space="preserve"> and engage in the appraisal process as part of</w:t>
      </w:r>
      <w:r w:rsidR="003E7817" w:rsidRPr="002D4F4F">
        <w:rPr>
          <w:rFonts w:ascii="Arial" w:hAnsi="Arial" w:cs="Arial"/>
          <w:sz w:val="24"/>
          <w:szCs w:val="24"/>
        </w:rPr>
        <w:t xml:space="preserve"> continuous service improvement</w:t>
      </w:r>
      <w:r w:rsidR="00F25914" w:rsidRPr="002D4F4F">
        <w:rPr>
          <w:rFonts w:ascii="Arial" w:hAnsi="Arial" w:cs="Arial"/>
          <w:sz w:val="24"/>
          <w:szCs w:val="24"/>
        </w:rPr>
        <w:t>, including offering a dementia friendly environment to customers</w:t>
      </w:r>
    </w:p>
    <w:p w14:paraId="7A414E9F" w14:textId="77777777" w:rsidR="008571B2" w:rsidRPr="002D4F4F" w:rsidRDefault="008571B2" w:rsidP="00B63C36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 xml:space="preserve">Actively maintain good equal opportunities practice. </w:t>
      </w:r>
    </w:p>
    <w:p w14:paraId="53F9AECA" w14:textId="77777777" w:rsidR="008571B2" w:rsidRPr="002D4F4F" w:rsidRDefault="008571B2" w:rsidP="00B63C36">
      <w:pPr>
        <w:numPr>
          <w:ilvl w:val="0"/>
          <w:numId w:val="34"/>
        </w:numPr>
        <w:tabs>
          <w:tab w:val="left" w:pos="426"/>
        </w:tabs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Undertake any other tasks that can be reasonably expected within the scope and spirit of the job.</w:t>
      </w:r>
    </w:p>
    <w:p w14:paraId="2893456E" w14:textId="06344FCF" w:rsidR="00DA421D" w:rsidRPr="002D4F4F" w:rsidRDefault="00DA421D" w:rsidP="00B63C36">
      <w:pPr>
        <w:numPr>
          <w:ilvl w:val="0"/>
          <w:numId w:val="34"/>
        </w:numPr>
        <w:tabs>
          <w:tab w:val="left" w:pos="426"/>
        </w:tabs>
        <w:rPr>
          <w:rFonts w:ascii="Arial" w:hAnsi="Arial" w:cs="Arial"/>
          <w:sz w:val="24"/>
          <w:szCs w:val="24"/>
        </w:rPr>
      </w:pPr>
      <w:r w:rsidRPr="474FCB41">
        <w:rPr>
          <w:rFonts w:ascii="Arial" w:hAnsi="Arial" w:cs="Arial"/>
          <w:sz w:val="24"/>
          <w:szCs w:val="24"/>
        </w:rPr>
        <w:t>Work flexibly to ensure app</w:t>
      </w:r>
      <w:r w:rsidR="0032489C" w:rsidRPr="474FCB41">
        <w:rPr>
          <w:rFonts w:ascii="Arial" w:hAnsi="Arial" w:cs="Arial"/>
          <w:sz w:val="24"/>
          <w:szCs w:val="24"/>
        </w:rPr>
        <w:t>ropriate staff cover across Age UK Sheffield charity shops</w:t>
      </w:r>
      <w:r w:rsidR="002D4F4F" w:rsidRPr="474FCB41">
        <w:rPr>
          <w:rFonts w:ascii="Arial" w:hAnsi="Arial" w:cs="Arial"/>
          <w:sz w:val="24"/>
          <w:szCs w:val="24"/>
        </w:rPr>
        <w:t xml:space="preserve">, this may include </w:t>
      </w:r>
      <w:r w:rsidRPr="474FCB41">
        <w:rPr>
          <w:rFonts w:ascii="Arial" w:hAnsi="Arial" w:cs="Arial"/>
          <w:sz w:val="24"/>
          <w:szCs w:val="24"/>
        </w:rPr>
        <w:t xml:space="preserve">working additional hours </w:t>
      </w:r>
    </w:p>
    <w:p w14:paraId="040FE8D3" w14:textId="77777777" w:rsidR="00332497" w:rsidRPr="002D4F4F" w:rsidRDefault="008571B2" w:rsidP="00332497">
      <w:pPr>
        <w:pStyle w:val="Default"/>
        <w:rPr>
          <w:color w:val="auto"/>
        </w:rPr>
      </w:pPr>
      <w:r w:rsidRPr="002D4F4F">
        <w:t>.</w:t>
      </w:r>
      <w:r w:rsidR="00332497" w:rsidRPr="002D4F4F">
        <w:t xml:space="preserve"> </w:t>
      </w:r>
    </w:p>
    <w:p w14:paraId="27D86DA7" w14:textId="77777777" w:rsidR="00462090" w:rsidRPr="002D4F4F" w:rsidRDefault="00462090" w:rsidP="00462090">
      <w:pPr>
        <w:pStyle w:val="Footer"/>
        <w:tabs>
          <w:tab w:val="clear" w:pos="4320"/>
          <w:tab w:val="clear" w:pos="8640"/>
          <w:tab w:val="left" w:pos="720"/>
        </w:tabs>
        <w:rPr>
          <w:rFonts w:ascii="Arial" w:hAnsi="Arial" w:cs="Arial"/>
          <w:b/>
          <w:szCs w:val="24"/>
        </w:rPr>
      </w:pPr>
      <w:r w:rsidRPr="002D4F4F">
        <w:rPr>
          <w:rFonts w:ascii="Arial" w:hAnsi="Arial" w:cs="Arial"/>
          <w:b/>
          <w:szCs w:val="24"/>
        </w:rPr>
        <w:t>Approach</w:t>
      </w:r>
    </w:p>
    <w:p w14:paraId="4E100B46" w14:textId="77777777" w:rsidR="009E0A47" w:rsidRPr="002D4F4F" w:rsidRDefault="009E0A47" w:rsidP="008571B2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Friendly and approachable</w:t>
      </w:r>
    </w:p>
    <w:p w14:paraId="0B0C6330" w14:textId="77777777" w:rsidR="008571B2" w:rsidRPr="002D4F4F" w:rsidRDefault="00E16254" w:rsidP="008571B2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Customer focu</w:t>
      </w:r>
      <w:r w:rsidR="00D32B4D" w:rsidRPr="002D4F4F">
        <w:rPr>
          <w:rFonts w:ascii="Arial" w:hAnsi="Arial" w:cs="Arial"/>
          <w:sz w:val="24"/>
          <w:szCs w:val="24"/>
        </w:rPr>
        <w:t>s</w:t>
      </w:r>
      <w:r w:rsidRPr="002D4F4F">
        <w:rPr>
          <w:rFonts w:ascii="Arial" w:hAnsi="Arial" w:cs="Arial"/>
          <w:sz w:val="24"/>
          <w:szCs w:val="24"/>
        </w:rPr>
        <w:t>sed</w:t>
      </w:r>
    </w:p>
    <w:p w14:paraId="0E9F137C" w14:textId="52569F33" w:rsidR="009A165D" w:rsidRPr="002D4F4F" w:rsidRDefault="009A165D" w:rsidP="008571B2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6FD17503">
        <w:rPr>
          <w:rFonts w:ascii="Arial" w:hAnsi="Arial" w:cs="Arial"/>
          <w:sz w:val="24"/>
          <w:szCs w:val="24"/>
        </w:rPr>
        <w:t xml:space="preserve">Comfortable working in a </w:t>
      </w:r>
      <w:r w:rsidR="3A6DB093" w:rsidRPr="6FD17503">
        <w:rPr>
          <w:rFonts w:ascii="Arial" w:hAnsi="Arial" w:cs="Arial"/>
          <w:sz w:val="24"/>
          <w:szCs w:val="24"/>
        </w:rPr>
        <w:t>fast-paced</w:t>
      </w:r>
      <w:r w:rsidRPr="6FD17503">
        <w:rPr>
          <w:rFonts w:ascii="Arial" w:hAnsi="Arial" w:cs="Arial"/>
          <w:sz w:val="24"/>
          <w:szCs w:val="24"/>
        </w:rPr>
        <w:t xml:space="preserve"> environment</w:t>
      </w:r>
    </w:p>
    <w:p w14:paraId="6E5CD95E" w14:textId="77777777" w:rsidR="00B63E43" w:rsidRPr="002D4F4F" w:rsidRDefault="00B63E43" w:rsidP="00B63E43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 xml:space="preserve">Enjoys working as a part of a diverse team </w:t>
      </w:r>
    </w:p>
    <w:p w14:paraId="16E64F01" w14:textId="77777777" w:rsidR="009E0A47" w:rsidRPr="002D4F4F" w:rsidRDefault="00D32B4D" w:rsidP="00B63E43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Excellent communicator</w:t>
      </w:r>
    </w:p>
    <w:p w14:paraId="44F0BFF3" w14:textId="77777777" w:rsidR="008571B2" w:rsidRPr="002D4F4F" w:rsidRDefault="008571B2" w:rsidP="008571B2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A ca</w:t>
      </w:r>
      <w:r w:rsidR="00D32B4D" w:rsidRPr="002D4F4F">
        <w:rPr>
          <w:rFonts w:ascii="Arial" w:hAnsi="Arial" w:cs="Arial"/>
          <w:sz w:val="24"/>
          <w:szCs w:val="24"/>
        </w:rPr>
        <w:t>n-do proactive approach to work</w:t>
      </w:r>
    </w:p>
    <w:p w14:paraId="54DFC571" w14:textId="77777777" w:rsidR="00D32B4D" w:rsidRPr="002D4F4F" w:rsidRDefault="00D32B4D" w:rsidP="00D32B4D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Good organisational and time management skills</w:t>
      </w:r>
    </w:p>
    <w:p w14:paraId="44FEDAC4" w14:textId="77777777" w:rsidR="008571B2" w:rsidRPr="002D4F4F" w:rsidRDefault="00D32B4D" w:rsidP="009E0A47">
      <w:pPr>
        <w:pStyle w:val="BodyText"/>
        <w:numPr>
          <w:ilvl w:val="0"/>
          <w:numId w:val="1"/>
        </w:numPr>
        <w:rPr>
          <w:rFonts w:ascii="Arial" w:hAnsi="Arial" w:cs="Arial"/>
          <w:szCs w:val="24"/>
        </w:rPr>
      </w:pPr>
      <w:r w:rsidRPr="002D4F4F">
        <w:rPr>
          <w:rFonts w:ascii="Arial" w:hAnsi="Arial" w:cs="Arial"/>
          <w:szCs w:val="24"/>
        </w:rPr>
        <w:t>N</w:t>
      </w:r>
      <w:r w:rsidR="008571B2" w:rsidRPr="002D4F4F">
        <w:rPr>
          <w:rFonts w:ascii="Arial" w:hAnsi="Arial" w:cs="Arial"/>
          <w:szCs w:val="24"/>
        </w:rPr>
        <w:t>on-judgemental, treating people with unconditional respect</w:t>
      </w:r>
      <w:r w:rsidR="009E0A47" w:rsidRPr="002D4F4F">
        <w:rPr>
          <w:rFonts w:ascii="Arial" w:hAnsi="Arial" w:cs="Arial"/>
          <w:szCs w:val="24"/>
        </w:rPr>
        <w:t xml:space="preserve"> at all times</w:t>
      </w:r>
    </w:p>
    <w:p w14:paraId="75DF6B25" w14:textId="77777777" w:rsidR="008571B2" w:rsidRPr="002D4F4F" w:rsidRDefault="00D32B4D" w:rsidP="00D32B4D">
      <w:pPr>
        <w:pStyle w:val="BodyText"/>
        <w:numPr>
          <w:ilvl w:val="0"/>
          <w:numId w:val="1"/>
        </w:numPr>
        <w:rPr>
          <w:rFonts w:ascii="Arial" w:hAnsi="Arial" w:cs="Arial"/>
          <w:szCs w:val="24"/>
        </w:rPr>
      </w:pPr>
      <w:r w:rsidRPr="002D4F4F">
        <w:rPr>
          <w:rFonts w:ascii="Arial" w:hAnsi="Arial" w:cs="Arial"/>
          <w:szCs w:val="24"/>
        </w:rPr>
        <w:t xml:space="preserve">Ability to manage own </w:t>
      </w:r>
      <w:r w:rsidR="00F46BF5" w:rsidRPr="002D4F4F">
        <w:rPr>
          <w:rFonts w:ascii="Arial" w:hAnsi="Arial" w:cs="Arial"/>
          <w:szCs w:val="24"/>
        </w:rPr>
        <w:t xml:space="preserve">workload </w:t>
      </w:r>
      <w:r w:rsidRPr="002D4F4F">
        <w:rPr>
          <w:rFonts w:ascii="Arial" w:hAnsi="Arial" w:cs="Arial"/>
          <w:szCs w:val="24"/>
        </w:rPr>
        <w:t>and prioritise</w:t>
      </w:r>
    </w:p>
    <w:p w14:paraId="16F51690" w14:textId="17D906A8" w:rsidR="00D32B4D" w:rsidRPr="002D4F4F" w:rsidRDefault="00D32B4D" w:rsidP="6FD17503">
      <w:pPr>
        <w:pStyle w:val="BodyText"/>
        <w:numPr>
          <w:ilvl w:val="0"/>
          <w:numId w:val="1"/>
        </w:numPr>
        <w:rPr>
          <w:rFonts w:ascii="Arial" w:hAnsi="Arial" w:cs="Arial"/>
        </w:rPr>
      </w:pPr>
      <w:r w:rsidRPr="6FD17503">
        <w:rPr>
          <w:rFonts w:ascii="Arial" w:hAnsi="Arial" w:cs="Arial"/>
        </w:rPr>
        <w:t xml:space="preserve">Open minded and </w:t>
      </w:r>
      <w:r w:rsidR="2B3749E0" w:rsidRPr="6FD17503">
        <w:rPr>
          <w:rFonts w:ascii="Arial" w:hAnsi="Arial" w:cs="Arial"/>
        </w:rPr>
        <w:t>problem-solving</w:t>
      </w:r>
      <w:r w:rsidRPr="6FD17503">
        <w:rPr>
          <w:rFonts w:ascii="Arial" w:hAnsi="Arial" w:cs="Arial"/>
        </w:rPr>
        <w:t xml:space="preserve"> approach</w:t>
      </w:r>
    </w:p>
    <w:p w14:paraId="6C868DAA" w14:textId="77777777" w:rsidR="00D32B4D" w:rsidRPr="002D4F4F" w:rsidRDefault="00D32B4D" w:rsidP="00D32B4D">
      <w:pPr>
        <w:pStyle w:val="BodyText"/>
        <w:numPr>
          <w:ilvl w:val="0"/>
          <w:numId w:val="1"/>
        </w:numPr>
        <w:rPr>
          <w:rFonts w:ascii="Arial" w:hAnsi="Arial" w:cs="Arial"/>
          <w:szCs w:val="24"/>
        </w:rPr>
      </w:pPr>
      <w:r w:rsidRPr="002D4F4F">
        <w:rPr>
          <w:rFonts w:ascii="Arial" w:hAnsi="Arial" w:cs="Arial"/>
          <w:szCs w:val="24"/>
        </w:rPr>
        <w:t>Eye for detail</w:t>
      </w:r>
    </w:p>
    <w:p w14:paraId="72A3D3EC" w14:textId="77777777" w:rsidR="008571B2" w:rsidRPr="002D4F4F" w:rsidRDefault="008571B2" w:rsidP="00D32B4D">
      <w:pPr>
        <w:pStyle w:val="BodyText"/>
        <w:ind w:left="340"/>
        <w:rPr>
          <w:rFonts w:ascii="Arial" w:hAnsi="Arial" w:cs="Arial"/>
          <w:szCs w:val="24"/>
        </w:rPr>
      </w:pPr>
    </w:p>
    <w:p w14:paraId="43C4B1DC" w14:textId="77777777" w:rsidR="00462090" w:rsidRPr="002D4F4F" w:rsidRDefault="00462090" w:rsidP="00462090">
      <w:pPr>
        <w:pStyle w:val="Footer"/>
        <w:tabs>
          <w:tab w:val="clear" w:pos="4320"/>
          <w:tab w:val="clear" w:pos="8640"/>
          <w:tab w:val="left" w:pos="720"/>
        </w:tabs>
        <w:rPr>
          <w:rFonts w:ascii="Arial" w:hAnsi="Arial" w:cs="Arial"/>
          <w:b/>
          <w:bCs/>
          <w:szCs w:val="24"/>
        </w:rPr>
      </w:pPr>
      <w:r w:rsidRPr="002D4F4F">
        <w:rPr>
          <w:rFonts w:ascii="Arial" w:hAnsi="Arial" w:cs="Arial"/>
          <w:b/>
          <w:bCs/>
          <w:szCs w:val="24"/>
        </w:rPr>
        <w:t>Most challenging part of the job</w:t>
      </w:r>
    </w:p>
    <w:p w14:paraId="5434F089" w14:textId="77777777" w:rsidR="008571B2" w:rsidRPr="002D4F4F" w:rsidRDefault="00F46BF5" w:rsidP="008571B2">
      <w:pPr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 xml:space="preserve">Managing </w:t>
      </w:r>
      <w:r w:rsidR="009E0A47" w:rsidRPr="002D4F4F">
        <w:rPr>
          <w:rFonts w:ascii="Arial" w:hAnsi="Arial" w:cs="Arial"/>
          <w:sz w:val="24"/>
          <w:szCs w:val="24"/>
        </w:rPr>
        <w:t>changing priorities</w:t>
      </w:r>
    </w:p>
    <w:p w14:paraId="6A2673B2" w14:textId="77777777" w:rsidR="009E0A47" w:rsidRPr="002D4F4F" w:rsidRDefault="009E0A47" w:rsidP="008571B2">
      <w:pPr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Adapting to variable workloads</w:t>
      </w:r>
    </w:p>
    <w:p w14:paraId="73C3DE54" w14:textId="77777777" w:rsidR="009A165D" w:rsidRPr="002D4F4F" w:rsidRDefault="009A165D" w:rsidP="008571B2">
      <w:pPr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Processing donated stock</w:t>
      </w:r>
    </w:p>
    <w:p w14:paraId="0D0B940D" w14:textId="77777777" w:rsidR="009E0A47" w:rsidRPr="002D4F4F" w:rsidRDefault="009E0A47" w:rsidP="00D32B4D">
      <w:pPr>
        <w:ind w:left="360"/>
        <w:rPr>
          <w:rFonts w:ascii="Arial" w:hAnsi="Arial" w:cs="Arial"/>
          <w:sz w:val="24"/>
          <w:szCs w:val="24"/>
        </w:rPr>
      </w:pPr>
    </w:p>
    <w:p w14:paraId="290A4567" w14:textId="77777777" w:rsidR="007A465B" w:rsidRPr="002D4F4F" w:rsidRDefault="007A465B" w:rsidP="007A465B">
      <w:pPr>
        <w:tabs>
          <w:tab w:val="left" w:pos="720"/>
        </w:tabs>
        <w:spacing w:before="180"/>
        <w:rPr>
          <w:rFonts w:ascii="Arial" w:hAnsi="Arial" w:cs="Arial"/>
          <w:b/>
          <w:sz w:val="24"/>
          <w:szCs w:val="24"/>
        </w:rPr>
      </w:pPr>
      <w:r w:rsidRPr="002D4F4F">
        <w:rPr>
          <w:rFonts w:ascii="Arial" w:hAnsi="Arial" w:cs="Arial"/>
          <w:b/>
          <w:sz w:val="24"/>
          <w:szCs w:val="24"/>
        </w:rPr>
        <w:t>A</w:t>
      </w:r>
      <w:bookmarkStart w:id="0" w:name="_GoBack"/>
      <w:bookmarkEnd w:id="0"/>
      <w:r w:rsidRPr="002D4F4F">
        <w:rPr>
          <w:rFonts w:ascii="Arial" w:hAnsi="Arial" w:cs="Arial"/>
          <w:b/>
          <w:sz w:val="24"/>
          <w:szCs w:val="24"/>
        </w:rPr>
        <w:t>rran</w:t>
      </w:r>
      <w:r w:rsidR="00F9178B" w:rsidRPr="002D4F4F">
        <w:rPr>
          <w:rFonts w:ascii="Arial" w:hAnsi="Arial" w:cs="Arial"/>
          <w:b/>
          <w:sz w:val="24"/>
          <w:szCs w:val="24"/>
        </w:rPr>
        <w:t>gements to complement this post</w:t>
      </w:r>
    </w:p>
    <w:p w14:paraId="4FAB9E39" w14:textId="77777777" w:rsidR="007A465B" w:rsidRPr="002D4F4F" w:rsidRDefault="007A465B" w:rsidP="00C56812">
      <w:pPr>
        <w:numPr>
          <w:ilvl w:val="0"/>
          <w:numId w:val="12"/>
        </w:numPr>
        <w:tabs>
          <w:tab w:val="left" w:pos="360"/>
        </w:tabs>
        <w:spacing w:before="120"/>
        <w:rPr>
          <w:rFonts w:ascii="Arial" w:hAnsi="Arial" w:cs="Arial"/>
          <w:b/>
          <w:bCs/>
          <w:sz w:val="24"/>
          <w:szCs w:val="24"/>
        </w:rPr>
      </w:pPr>
      <w:r w:rsidRPr="002D4F4F">
        <w:rPr>
          <w:rFonts w:ascii="Arial" w:hAnsi="Arial" w:cs="Arial"/>
          <w:b/>
          <w:bCs/>
          <w:sz w:val="24"/>
          <w:szCs w:val="24"/>
        </w:rPr>
        <w:t xml:space="preserve">Induction </w:t>
      </w:r>
      <w:r w:rsidR="003C49F0" w:rsidRPr="002D4F4F">
        <w:rPr>
          <w:rFonts w:ascii="Arial" w:hAnsi="Arial" w:cs="Arial"/>
          <w:b/>
          <w:bCs/>
          <w:sz w:val="24"/>
          <w:szCs w:val="24"/>
        </w:rPr>
        <w:t>and training</w:t>
      </w:r>
      <w:r w:rsidR="00DA421D" w:rsidRPr="002D4F4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A2C8B3A" w14:textId="4CE61090" w:rsidR="007A465B" w:rsidRPr="002D4F4F" w:rsidRDefault="007A465B" w:rsidP="003C49F0">
      <w:pPr>
        <w:tabs>
          <w:tab w:val="left" w:pos="360"/>
        </w:tabs>
        <w:rPr>
          <w:rFonts w:ascii="Arial" w:hAnsi="Arial" w:cs="Arial"/>
          <w:sz w:val="24"/>
          <w:szCs w:val="24"/>
        </w:rPr>
      </w:pPr>
      <w:r w:rsidRPr="6FD17503">
        <w:rPr>
          <w:rFonts w:ascii="Arial" w:hAnsi="Arial" w:cs="Arial"/>
          <w:sz w:val="24"/>
          <w:szCs w:val="24"/>
        </w:rPr>
        <w:t xml:space="preserve">All staff complete an induction at the start of their </w:t>
      </w:r>
      <w:r w:rsidR="3D2A9499" w:rsidRPr="6FD17503">
        <w:rPr>
          <w:rFonts w:ascii="Arial" w:hAnsi="Arial" w:cs="Arial"/>
          <w:sz w:val="24"/>
          <w:szCs w:val="24"/>
        </w:rPr>
        <w:t>employment.</w:t>
      </w:r>
      <w:r w:rsidR="00DA421D" w:rsidRPr="6FD17503">
        <w:rPr>
          <w:rFonts w:ascii="Arial" w:hAnsi="Arial" w:cs="Arial"/>
          <w:sz w:val="24"/>
          <w:szCs w:val="24"/>
        </w:rPr>
        <w:t xml:space="preserve"> </w:t>
      </w:r>
      <w:r w:rsidRPr="6FD17503">
        <w:rPr>
          <w:rFonts w:ascii="Arial" w:hAnsi="Arial" w:cs="Arial"/>
          <w:sz w:val="24"/>
          <w:szCs w:val="24"/>
        </w:rPr>
        <w:t>Induction includes all Age UK Sheffiel</w:t>
      </w:r>
      <w:r w:rsidR="00C20BDD" w:rsidRPr="6FD17503">
        <w:rPr>
          <w:rFonts w:ascii="Arial" w:hAnsi="Arial" w:cs="Arial"/>
          <w:sz w:val="24"/>
          <w:szCs w:val="24"/>
        </w:rPr>
        <w:t>d policies and procedures e.g. health and safety, confidentiality, staff h</w:t>
      </w:r>
      <w:r w:rsidRPr="6FD17503">
        <w:rPr>
          <w:rFonts w:ascii="Arial" w:hAnsi="Arial" w:cs="Arial"/>
          <w:sz w:val="24"/>
          <w:szCs w:val="24"/>
        </w:rPr>
        <w:t>andbook, and gives new staff the opportunity to shadow existing staff as they deliver Age UK Sh</w:t>
      </w:r>
      <w:r w:rsidR="00C20BDD" w:rsidRPr="6FD17503">
        <w:rPr>
          <w:rFonts w:ascii="Arial" w:hAnsi="Arial" w:cs="Arial"/>
          <w:sz w:val="24"/>
          <w:szCs w:val="24"/>
        </w:rPr>
        <w:t xml:space="preserve">effield services. </w:t>
      </w:r>
    </w:p>
    <w:p w14:paraId="18B0B102" w14:textId="77777777" w:rsidR="007A465B" w:rsidRPr="002D4F4F" w:rsidRDefault="007A465B" w:rsidP="007A465B">
      <w:pPr>
        <w:pStyle w:val="BodyText"/>
        <w:spacing w:before="120"/>
        <w:rPr>
          <w:rFonts w:ascii="Arial" w:hAnsi="Arial" w:cs="Arial"/>
          <w:szCs w:val="24"/>
        </w:rPr>
      </w:pPr>
      <w:r w:rsidRPr="002D4F4F">
        <w:rPr>
          <w:rFonts w:ascii="Arial" w:hAnsi="Arial" w:cs="Arial"/>
          <w:szCs w:val="24"/>
        </w:rPr>
        <w:t>Further training will be undertaken by the post holder in line with personal development plans and changes to organisational approaches/priorities.</w:t>
      </w:r>
    </w:p>
    <w:p w14:paraId="55598C76" w14:textId="77777777" w:rsidR="007A465B" w:rsidRPr="002D4F4F" w:rsidRDefault="007A465B" w:rsidP="00C56812">
      <w:pPr>
        <w:numPr>
          <w:ilvl w:val="0"/>
          <w:numId w:val="12"/>
        </w:numPr>
        <w:tabs>
          <w:tab w:val="left" w:pos="360"/>
        </w:tabs>
        <w:spacing w:before="120"/>
        <w:rPr>
          <w:rFonts w:ascii="Arial" w:hAnsi="Arial" w:cs="Arial"/>
          <w:b/>
          <w:bCs/>
          <w:sz w:val="24"/>
          <w:szCs w:val="24"/>
        </w:rPr>
      </w:pPr>
      <w:r w:rsidRPr="002D4F4F">
        <w:rPr>
          <w:rFonts w:ascii="Arial" w:hAnsi="Arial" w:cs="Arial"/>
          <w:b/>
          <w:bCs/>
          <w:sz w:val="24"/>
          <w:szCs w:val="24"/>
        </w:rPr>
        <w:t>Probationary period</w:t>
      </w:r>
      <w:r w:rsidR="004D4F92" w:rsidRPr="002D4F4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47945C9" w14:textId="77777777" w:rsidR="007A465B" w:rsidRPr="002D4F4F" w:rsidRDefault="007A465B" w:rsidP="007A465B">
      <w:pPr>
        <w:tabs>
          <w:tab w:val="left" w:pos="0"/>
        </w:tabs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Employment is subject to a satis</w:t>
      </w:r>
      <w:r w:rsidR="00DA421D" w:rsidRPr="002D4F4F">
        <w:rPr>
          <w:rFonts w:ascii="Arial" w:hAnsi="Arial" w:cs="Arial"/>
          <w:sz w:val="24"/>
          <w:szCs w:val="24"/>
        </w:rPr>
        <w:t>factory probationary period of 6</w:t>
      </w:r>
      <w:r w:rsidRPr="002D4F4F">
        <w:rPr>
          <w:rFonts w:ascii="Arial" w:hAnsi="Arial" w:cs="Arial"/>
          <w:sz w:val="24"/>
          <w:szCs w:val="24"/>
        </w:rPr>
        <w:t xml:space="preserve"> months. During this time your performance and conduct will be reviewed and assessed. The probation</w:t>
      </w:r>
      <w:r w:rsidR="00D345B1" w:rsidRPr="002D4F4F">
        <w:rPr>
          <w:rFonts w:ascii="Arial" w:hAnsi="Arial" w:cs="Arial"/>
          <w:sz w:val="24"/>
          <w:szCs w:val="24"/>
        </w:rPr>
        <w:t>ary</w:t>
      </w:r>
      <w:r w:rsidRPr="002D4F4F">
        <w:rPr>
          <w:rFonts w:ascii="Arial" w:hAnsi="Arial" w:cs="Arial"/>
          <w:sz w:val="24"/>
          <w:szCs w:val="24"/>
        </w:rPr>
        <w:t xml:space="preserve"> period may be extended.</w:t>
      </w:r>
    </w:p>
    <w:p w14:paraId="5CFD3118" w14:textId="77777777" w:rsidR="007A465B" w:rsidRPr="002D4F4F" w:rsidRDefault="007A465B" w:rsidP="00C56812">
      <w:pPr>
        <w:numPr>
          <w:ilvl w:val="0"/>
          <w:numId w:val="12"/>
        </w:numPr>
        <w:tabs>
          <w:tab w:val="left" w:pos="360"/>
        </w:tabs>
        <w:spacing w:before="120"/>
        <w:rPr>
          <w:rFonts w:ascii="Arial" w:hAnsi="Arial" w:cs="Arial"/>
          <w:b/>
          <w:bCs/>
          <w:sz w:val="24"/>
          <w:szCs w:val="24"/>
        </w:rPr>
      </w:pPr>
      <w:r w:rsidRPr="002D4F4F">
        <w:rPr>
          <w:rFonts w:ascii="Arial" w:hAnsi="Arial" w:cs="Arial"/>
          <w:b/>
          <w:bCs/>
          <w:sz w:val="24"/>
          <w:szCs w:val="24"/>
        </w:rPr>
        <w:lastRenderedPageBreak/>
        <w:t>DBS</w:t>
      </w:r>
      <w:r w:rsidR="00DA421D" w:rsidRPr="002D4F4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D52A324" w14:textId="77777777" w:rsidR="007A465B" w:rsidRPr="002D4F4F" w:rsidRDefault="007A465B" w:rsidP="007A465B">
      <w:pPr>
        <w:tabs>
          <w:tab w:val="left" w:pos="360"/>
        </w:tabs>
        <w:rPr>
          <w:rFonts w:ascii="Arial" w:hAnsi="Arial" w:cs="Arial"/>
          <w:bCs/>
          <w:sz w:val="24"/>
          <w:szCs w:val="24"/>
        </w:rPr>
      </w:pPr>
      <w:r w:rsidRPr="002D4F4F">
        <w:rPr>
          <w:rFonts w:ascii="Arial" w:hAnsi="Arial" w:cs="Arial"/>
          <w:bCs/>
          <w:sz w:val="24"/>
          <w:szCs w:val="24"/>
        </w:rPr>
        <w:t>Appointment is subject to a satisfactory Disclosure and Barring Service (DBS) check</w:t>
      </w:r>
      <w:r w:rsidRPr="002D4F4F">
        <w:rPr>
          <w:rFonts w:ascii="Arial" w:hAnsi="Arial" w:cs="Arial"/>
          <w:sz w:val="24"/>
          <w:szCs w:val="24"/>
        </w:rPr>
        <w:t xml:space="preserve"> at enhanced level</w:t>
      </w:r>
      <w:r w:rsidRPr="002D4F4F">
        <w:rPr>
          <w:rFonts w:ascii="Arial" w:hAnsi="Arial" w:cs="Arial"/>
          <w:bCs/>
          <w:sz w:val="24"/>
          <w:szCs w:val="24"/>
        </w:rPr>
        <w:t>. Continued employment is subject to satisfactory DBS checks, at enhanced level undertaken at least every 2 years.</w:t>
      </w:r>
    </w:p>
    <w:p w14:paraId="1BC06107" w14:textId="77777777" w:rsidR="007A465B" w:rsidRPr="002D4F4F" w:rsidRDefault="007A465B" w:rsidP="00C56812">
      <w:pPr>
        <w:numPr>
          <w:ilvl w:val="0"/>
          <w:numId w:val="12"/>
        </w:numPr>
        <w:tabs>
          <w:tab w:val="left" w:pos="360"/>
        </w:tabs>
        <w:spacing w:before="120"/>
        <w:rPr>
          <w:rFonts w:ascii="Arial" w:hAnsi="Arial" w:cs="Arial"/>
          <w:b/>
          <w:bCs/>
          <w:sz w:val="24"/>
          <w:szCs w:val="24"/>
        </w:rPr>
      </w:pPr>
      <w:r w:rsidRPr="002D4F4F">
        <w:rPr>
          <w:rFonts w:ascii="Arial" w:hAnsi="Arial" w:cs="Arial"/>
          <w:b/>
          <w:bCs/>
          <w:sz w:val="24"/>
          <w:szCs w:val="24"/>
        </w:rPr>
        <w:t>Team working</w:t>
      </w:r>
      <w:r w:rsidR="004D4F92" w:rsidRPr="002D4F4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7B131B3" w14:textId="77777777" w:rsidR="007A465B" w:rsidRPr="002D4F4F" w:rsidRDefault="007A465B" w:rsidP="007A465B">
      <w:p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>Regular</w:t>
      </w:r>
      <w:r w:rsidR="008571B2" w:rsidRPr="002D4F4F">
        <w:rPr>
          <w:rFonts w:ascii="Arial" w:hAnsi="Arial" w:cs="Arial"/>
          <w:sz w:val="24"/>
          <w:szCs w:val="24"/>
        </w:rPr>
        <w:t xml:space="preserve"> </w:t>
      </w:r>
      <w:r w:rsidRPr="002D4F4F">
        <w:rPr>
          <w:rFonts w:ascii="Arial" w:hAnsi="Arial" w:cs="Arial"/>
          <w:sz w:val="24"/>
          <w:szCs w:val="24"/>
        </w:rPr>
        <w:t>meetings are held.</w:t>
      </w:r>
    </w:p>
    <w:p w14:paraId="0E27B00A" w14:textId="77777777" w:rsidR="007A465B" w:rsidRPr="002D4F4F" w:rsidRDefault="007A465B" w:rsidP="007A465B">
      <w:pPr>
        <w:rPr>
          <w:rFonts w:ascii="Arial" w:hAnsi="Arial" w:cs="Arial"/>
          <w:sz w:val="24"/>
          <w:szCs w:val="24"/>
        </w:rPr>
      </w:pPr>
    </w:p>
    <w:p w14:paraId="508C451E" w14:textId="77777777" w:rsidR="007A465B" w:rsidRPr="002D4F4F" w:rsidRDefault="007A465B" w:rsidP="00C56812">
      <w:pPr>
        <w:numPr>
          <w:ilvl w:val="0"/>
          <w:numId w:val="12"/>
        </w:numPr>
        <w:rPr>
          <w:rFonts w:ascii="Arial" w:hAnsi="Arial" w:cs="Arial"/>
          <w:b/>
          <w:sz w:val="24"/>
          <w:szCs w:val="24"/>
        </w:rPr>
      </w:pPr>
      <w:r w:rsidRPr="002D4F4F">
        <w:rPr>
          <w:rFonts w:ascii="Arial" w:hAnsi="Arial" w:cs="Arial"/>
          <w:b/>
          <w:sz w:val="24"/>
          <w:szCs w:val="24"/>
        </w:rPr>
        <w:t>Supervision</w:t>
      </w:r>
      <w:r w:rsidR="004D4F92" w:rsidRPr="002D4F4F">
        <w:rPr>
          <w:rFonts w:ascii="Arial" w:hAnsi="Arial" w:cs="Arial"/>
          <w:b/>
          <w:sz w:val="24"/>
          <w:szCs w:val="24"/>
        </w:rPr>
        <w:t xml:space="preserve"> </w:t>
      </w:r>
    </w:p>
    <w:p w14:paraId="0039ABA6" w14:textId="77777777" w:rsidR="007A465B" w:rsidRPr="002D4F4F" w:rsidRDefault="006E651B" w:rsidP="007A465B">
      <w:pPr>
        <w:rPr>
          <w:rFonts w:ascii="Arial" w:hAnsi="Arial" w:cs="Arial"/>
          <w:sz w:val="24"/>
          <w:szCs w:val="24"/>
        </w:rPr>
      </w:pPr>
      <w:r w:rsidRPr="002D4F4F">
        <w:rPr>
          <w:rFonts w:ascii="Arial" w:hAnsi="Arial" w:cs="Arial"/>
          <w:sz w:val="24"/>
          <w:szCs w:val="24"/>
        </w:rPr>
        <w:t xml:space="preserve">Regular </w:t>
      </w:r>
      <w:r w:rsidR="007B59FB" w:rsidRPr="002D4F4F">
        <w:rPr>
          <w:rFonts w:ascii="Arial" w:hAnsi="Arial" w:cs="Arial"/>
          <w:sz w:val="24"/>
          <w:szCs w:val="24"/>
        </w:rPr>
        <w:t>s</w:t>
      </w:r>
      <w:r w:rsidR="007A465B" w:rsidRPr="002D4F4F">
        <w:rPr>
          <w:rFonts w:ascii="Arial" w:hAnsi="Arial" w:cs="Arial"/>
          <w:sz w:val="24"/>
          <w:szCs w:val="24"/>
        </w:rPr>
        <w:t xml:space="preserve">upervision with the </w:t>
      </w:r>
      <w:r w:rsidR="009A165D" w:rsidRPr="002D4F4F">
        <w:rPr>
          <w:rFonts w:ascii="Arial" w:hAnsi="Arial" w:cs="Arial"/>
          <w:sz w:val="24"/>
          <w:szCs w:val="24"/>
        </w:rPr>
        <w:t xml:space="preserve">Shop </w:t>
      </w:r>
      <w:r w:rsidR="00F46BF5" w:rsidRPr="002D4F4F">
        <w:rPr>
          <w:rFonts w:ascii="Arial" w:hAnsi="Arial" w:cs="Arial"/>
          <w:sz w:val="24"/>
          <w:szCs w:val="24"/>
        </w:rPr>
        <w:t xml:space="preserve">Manager </w:t>
      </w:r>
      <w:r w:rsidR="007A465B" w:rsidRPr="002D4F4F">
        <w:rPr>
          <w:rFonts w:ascii="Arial" w:hAnsi="Arial" w:cs="Arial"/>
          <w:sz w:val="24"/>
          <w:szCs w:val="24"/>
        </w:rPr>
        <w:t>will be used to support the pos</w:t>
      </w:r>
      <w:r w:rsidR="007B59FB" w:rsidRPr="002D4F4F">
        <w:rPr>
          <w:rFonts w:ascii="Arial" w:hAnsi="Arial" w:cs="Arial"/>
          <w:sz w:val="24"/>
          <w:szCs w:val="24"/>
        </w:rPr>
        <w:t xml:space="preserve">t holder’s personal development, </w:t>
      </w:r>
      <w:r w:rsidR="007A465B" w:rsidRPr="002D4F4F">
        <w:rPr>
          <w:rFonts w:ascii="Arial" w:hAnsi="Arial" w:cs="Arial"/>
          <w:sz w:val="24"/>
          <w:szCs w:val="24"/>
        </w:rPr>
        <w:t>learn</w:t>
      </w:r>
      <w:r w:rsidR="007B59FB" w:rsidRPr="002D4F4F">
        <w:rPr>
          <w:rFonts w:ascii="Arial" w:hAnsi="Arial" w:cs="Arial"/>
          <w:sz w:val="24"/>
          <w:szCs w:val="24"/>
        </w:rPr>
        <w:t>ing and delivery of the</w:t>
      </w:r>
      <w:r w:rsidR="007A465B" w:rsidRPr="002D4F4F">
        <w:rPr>
          <w:rFonts w:ascii="Arial" w:hAnsi="Arial" w:cs="Arial"/>
          <w:sz w:val="24"/>
          <w:szCs w:val="24"/>
        </w:rPr>
        <w:t xml:space="preserve"> new </w:t>
      </w:r>
      <w:r w:rsidR="007B59FB" w:rsidRPr="002D4F4F">
        <w:rPr>
          <w:rFonts w:ascii="Arial" w:hAnsi="Arial" w:cs="Arial"/>
          <w:sz w:val="24"/>
          <w:szCs w:val="24"/>
        </w:rPr>
        <w:t>role.</w:t>
      </w:r>
    </w:p>
    <w:p w14:paraId="60061E4C" w14:textId="77777777" w:rsidR="007A465B" w:rsidRPr="002D4F4F" w:rsidRDefault="007A465B" w:rsidP="007A465B">
      <w:pPr>
        <w:tabs>
          <w:tab w:val="left" w:pos="360"/>
        </w:tabs>
        <w:rPr>
          <w:rFonts w:ascii="Arial" w:hAnsi="Arial" w:cs="Arial"/>
          <w:bCs/>
          <w:sz w:val="24"/>
          <w:szCs w:val="24"/>
        </w:rPr>
      </w:pPr>
    </w:p>
    <w:p w14:paraId="23BDE2F2" w14:textId="77777777" w:rsidR="007A465B" w:rsidRPr="002D4F4F" w:rsidRDefault="007A465B" w:rsidP="00C56812">
      <w:pPr>
        <w:numPr>
          <w:ilvl w:val="0"/>
          <w:numId w:val="12"/>
        </w:numPr>
        <w:tabs>
          <w:tab w:val="left" w:pos="0"/>
        </w:tabs>
        <w:rPr>
          <w:rFonts w:ascii="Arial" w:hAnsi="Arial" w:cs="Arial"/>
          <w:b/>
          <w:bCs/>
          <w:sz w:val="24"/>
          <w:szCs w:val="24"/>
        </w:rPr>
      </w:pPr>
      <w:r w:rsidRPr="002D4F4F">
        <w:rPr>
          <w:rFonts w:ascii="Arial" w:hAnsi="Arial" w:cs="Arial"/>
          <w:b/>
          <w:bCs/>
          <w:sz w:val="24"/>
          <w:szCs w:val="24"/>
        </w:rPr>
        <w:t>Health and safety</w:t>
      </w:r>
      <w:r w:rsidR="00DA421D" w:rsidRPr="002D4F4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2A23A83" w14:textId="77777777" w:rsidR="007A465B" w:rsidRPr="002D4F4F" w:rsidRDefault="007A465B" w:rsidP="007A465B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2D4F4F">
        <w:rPr>
          <w:rFonts w:ascii="Arial" w:hAnsi="Arial" w:cs="Arial"/>
          <w:bCs/>
          <w:sz w:val="24"/>
          <w:szCs w:val="24"/>
        </w:rPr>
        <w:t>Safety at work can only be achieved by positive action and teamwork at every level</w:t>
      </w:r>
      <w:r w:rsidR="007B59FB" w:rsidRPr="002D4F4F">
        <w:rPr>
          <w:rFonts w:ascii="Arial" w:hAnsi="Arial" w:cs="Arial"/>
          <w:bCs/>
          <w:sz w:val="24"/>
          <w:szCs w:val="24"/>
        </w:rPr>
        <w:t>. E</w:t>
      </w:r>
      <w:r w:rsidRPr="002D4F4F">
        <w:rPr>
          <w:rFonts w:ascii="Arial" w:hAnsi="Arial" w:cs="Arial"/>
          <w:bCs/>
          <w:sz w:val="24"/>
          <w:szCs w:val="24"/>
        </w:rPr>
        <w:t xml:space="preserve">veryone has a vital role to play. It is the duty of all employees and volunteers to conform to </w:t>
      </w:r>
      <w:r w:rsidR="00C20BDD" w:rsidRPr="002D4F4F">
        <w:rPr>
          <w:rFonts w:ascii="Arial" w:hAnsi="Arial" w:cs="Arial"/>
          <w:bCs/>
          <w:sz w:val="24"/>
          <w:szCs w:val="24"/>
        </w:rPr>
        <w:t>Age UK Sheffield’s health and s</w:t>
      </w:r>
      <w:r w:rsidR="007B59FB" w:rsidRPr="002D4F4F">
        <w:rPr>
          <w:rFonts w:ascii="Arial" w:hAnsi="Arial" w:cs="Arial"/>
          <w:bCs/>
          <w:sz w:val="24"/>
          <w:szCs w:val="24"/>
        </w:rPr>
        <w:t>afety</w:t>
      </w:r>
      <w:r w:rsidRPr="002D4F4F">
        <w:rPr>
          <w:rFonts w:ascii="Arial" w:hAnsi="Arial" w:cs="Arial"/>
          <w:bCs/>
          <w:sz w:val="24"/>
          <w:szCs w:val="24"/>
        </w:rPr>
        <w:t xml:space="preserve"> policy and procedures and to be vigilant in the course of their work.</w:t>
      </w:r>
    </w:p>
    <w:p w14:paraId="44EAFD9C" w14:textId="77777777" w:rsidR="00D11A25" w:rsidRPr="002D4F4F" w:rsidRDefault="00D11A25" w:rsidP="00D11A25">
      <w:pPr>
        <w:rPr>
          <w:rFonts w:ascii="Arial" w:hAnsi="Arial" w:cs="Arial"/>
          <w:sz w:val="24"/>
          <w:szCs w:val="24"/>
        </w:rPr>
      </w:pPr>
    </w:p>
    <w:sectPr w:rsidR="00D11A25" w:rsidRPr="002D4F4F">
      <w:footerReference w:type="even" r:id="rId8"/>
      <w:footerReference w:type="default" r:id="rId9"/>
      <w:pgSz w:w="11907" w:h="16840" w:code="9"/>
      <w:pgMar w:top="851" w:right="964" w:bottom="1134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EC669" w14:textId="77777777" w:rsidR="00427E8E" w:rsidRDefault="00427E8E">
      <w:r>
        <w:separator/>
      </w:r>
    </w:p>
  </w:endnote>
  <w:endnote w:type="continuationSeparator" w:id="0">
    <w:p w14:paraId="3656B9AB" w14:textId="77777777" w:rsidR="00427E8E" w:rsidRDefault="00427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4BA1D" w14:textId="77777777" w:rsidR="000E46FD" w:rsidRDefault="000E46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B94D5A5" w14:textId="77777777" w:rsidR="000E46FD" w:rsidRDefault="000E46F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6DF30" w14:textId="77777777" w:rsidR="000E46FD" w:rsidRDefault="000E46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50B6">
      <w:rPr>
        <w:rStyle w:val="PageNumber"/>
        <w:noProof/>
      </w:rPr>
      <w:t>1</w:t>
    </w:r>
    <w:r>
      <w:rPr>
        <w:rStyle w:val="PageNumber"/>
      </w:rPr>
      <w:fldChar w:fldCharType="end"/>
    </w:r>
  </w:p>
  <w:p w14:paraId="53128261" w14:textId="77777777" w:rsidR="000E46FD" w:rsidRDefault="000E46F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B0818" w14:textId="77777777" w:rsidR="00427E8E" w:rsidRDefault="00427E8E">
      <w:r>
        <w:separator/>
      </w:r>
    </w:p>
  </w:footnote>
  <w:footnote w:type="continuationSeparator" w:id="0">
    <w:p w14:paraId="049F31CB" w14:textId="77777777" w:rsidR="00427E8E" w:rsidRDefault="00427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B0FE9"/>
    <w:multiLevelType w:val="hybridMultilevel"/>
    <w:tmpl w:val="39B05E9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5533AD"/>
    <w:multiLevelType w:val="hybridMultilevel"/>
    <w:tmpl w:val="7A28D8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953956"/>
    <w:multiLevelType w:val="hybridMultilevel"/>
    <w:tmpl w:val="1D2229F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BD79CB"/>
    <w:multiLevelType w:val="hybridMultilevel"/>
    <w:tmpl w:val="87181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C1D3F"/>
    <w:multiLevelType w:val="hybridMultilevel"/>
    <w:tmpl w:val="598E20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7511AC"/>
    <w:multiLevelType w:val="hybridMultilevel"/>
    <w:tmpl w:val="972C1B52"/>
    <w:lvl w:ilvl="0" w:tplc="AE323F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C0ED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34C34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8A2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E70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BE74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8E85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2EE0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28B5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FE3109"/>
    <w:multiLevelType w:val="hybridMultilevel"/>
    <w:tmpl w:val="6442CD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F20258"/>
    <w:multiLevelType w:val="hybridMultilevel"/>
    <w:tmpl w:val="009E2E28"/>
    <w:lvl w:ilvl="0" w:tplc="0CD45F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E5D33"/>
    <w:multiLevelType w:val="hybridMultilevel"/>
    <w:tmpl w:val="53A2E70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F1405B"/>
    <w:multiLevelType w:val="hybridMultilevel"/>
    <w:tmpl w:val="118435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1143C3"/>
    <w:multiLevelType w:val="hybridMultilevel"/>
    <w:tmpl w:val="B04CEC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1C0E04"/>
    <w:multiLevelType w:val="singleLevel"/>
    <w:tmpl w:val="F5F8E2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12" w15:restartNumberingAfterBreak="0">
    <w:nsid w:val="213E11E5"/>
    <w:multiLevelType w:val="hybridMultilevel"/>
    <w:tmpl w:val="D38A0E5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447638"/>
    <w:multiLevelType w:val="hybridMultilevel"/>
    <w:tmpl w:val="923697FE"/>
    <w:lvl w:ilvl="0" w:tplc="6CAA2C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858E38A">
      <w:start w:val="1"/>
      <w:numFmt w:val="decimal"/>
      <w:lvlText w:val="%2."/>
      <w:lvlJc w:val="left"/>
      <w:pPr>
        <w:tabs>
          <w:tab w:val="num" w:pos="1100"/>
        </w:tabs>
        <w:ind w:left="1100" w:hanging="360"/>
      </w:pPr>
    </w:lvl>
    <w:lvl w:ilvl="2" w:tplc="DA48A0AA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38D49EC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D030629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9BE8AF62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CB0E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6E564DD8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F36099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4" w15:restartNumberingAfterBreak="0">
    <w:nsid w:val="248A007D"/>
    <w:multiLevelType w:val="hybridMultilevel"/>
    <w:tmpl w:val="D19A8C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8004B5"/>
    <w:multiLevelType w:val="hybridMultilevel"/>
    <w:tmpl w:val="923697FE"/>
    <w:lvl w:ilvl="0" w:tplc="70A871C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96D03720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FFA071C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41EEBDF2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808037A4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F3768880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248A40D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BBA496C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359E73F0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6" w15:restartNumberingAfterBreak="0">
    <w:nsid w:val="29B6553D"/>
    <w:multiLevelType w:val="hybridMultilevel"/>
    <w:tmpl w:val="D338A9D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BD2F4B"/>
    <w:multiLevelType w:val="hybridMultilevel"/>
    <w:tmpl w:val="0F1C00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32A31"/>
    <w:multiLevelType w:val="hybridMultilevel"/>
    <w:tmpl w:val="C706D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AC0612"/>
    <w:multiLevelType w:val="hybridMultilevel"/>
    <w:tmpl w:val="06A6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8F3563"/>
    <w:multiLevelType w:val="hybridMultilevel"/>
    <w:tmpl w:val="665AF45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492C14"/>
    <w:multiLevelType w:val="singleLevel"/>
    <w:tmpl w:val="F5F8E2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2" w15:restartNumberingAfterBreak="0">
    <w:nsid w:val="4AFD7F92"/>
    <w:multiLevelType w:val="hybridMultilevel"/>
    <w:tmpl w:val="69F44F32"/>
    <w:lvl w:ilvl="0" w:tplc="3E88737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5E86A6D2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745A0C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8EFD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F2E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7A24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FE3F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C07E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2C85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A931F2"/>
    <w:multiLevelType w:val="hybridMultilevel"/>
    <w:tmpl w:val="A6965C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4750FC"/>
    <w:multiLevelType w:val="hybridMultilevel"/>
    <w:tmpl w:val="53D8F0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1F064C"/>
    <w:multiLevelType w:val="hybridMultilevel"/>
    <w:tmpl w:val="9C3E5D54"/>
    <w:lvl w:ilvl="0" w:tplc="2FECFB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3128A2"/>
    <w:multiLevelType w:val="hybridMultilevel"/>
    <w:tmpl w:val="7D9E9C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2A06AA"/>
    <w:multiLevelType w:val="multilevel"/>
    <w:tmpl w:val="A76428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794FEA"/>
    <w:multiLevelType w:val="singleLevel"/>
    <w:tmpl w:val="F5F8E2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9" w15:restartNumberingAfterBreak="0">
    <w:nsid w:val="6CD73BF8"/>
    <w:multiLevelType w:val="hybridMultilevel"/>
    <w:tmpl w:val="C0365BBC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EB520C"/>
    <w:multiLevelType w:val="hybridMultilevel"/>
    <w:tmpl w:val="2782F3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9A773A"/>
    <w:multiLevelType w:val="hybridMultilevel"/>
    <w:tmpl w:val="A216CD9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2BE3E42"/>
    <w:multiLevelType w:val="hybridMultilevel"/>
    <w:tmpl w:val="7528DB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376924"/>
    <w:multiLevelType w:val="hybridMultilevel"/>
    <w:tmpl w:val="A2CE52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13"/>
  </w:num>
  <w:num w:numId="4">
    <w:abstractNumId w:val="5"/>
  </w:num>
  <w:num w:numId="5">
    <w:abstractNumId w:val="21"/>
  </w:num>
  <w:num w:numId="6">
    <w:abstractNumId w:val="2"/>
  </w:num>
  <w:num w:numId="7">
    <w:abstractNumId w:val="9"/>
  </w:num>
  <w:num w:numId="8">
    <w:abstractNumId w:val="8"/>
  </w:num>
  <w:num w:numId="9">
    <w:abstractNumId w:val="23"/>
  </w:num>
  <w:num w:numId="10">
    <w:abstractNumId w:val="18"/>
  </w:num>
  <w:num w:numId="11">
    <w:abstractNumId w:val="7"/>
  </w:num>
  <w:num w:numId="12">
    <w:abstractNumId w:val="31"/>
  </w:num>
  <w:num w:numId="13">
    <w:abstractNumId w:val="30"/>
  </w:num>
  <w:num w:numId="14">
    <w:abstractNumId w:val="14"/>
  </w:num>
  <w:num w:numId="15">
    <w:abstractNumId w:val="17"/>
  </w:num>
  <w:num w:numId="16">
    <w:abstractNumId w:val="25"/>
  </w:num>
  <w:num w:numId="17">
    <w:abstractNumId w:val="32"/>
  </w:num>
  <w:num w:numId="18">
    <w:abstractNumId w:val="6"/>
  </w:num>
  <w:num w:numId="19">
    <w:abstractNumId w:val="16"/>
  </w:num>
  <w:num w:numId="20">
    <w:abstractNumId w:val="20"/>
  </w:num>
  <w:num w:numId="21">
    <w:abstractNumId w:val="33"/>
  </w:num>
  <w:num w:numId="22">
    <w:abstractNumId w:val="12"/>
  </w:num>
  <w:num w:numId="23">
    <w:abstractNumId w:val="0"/>
  </w:num>
  <w:num w:numId="24">
    <w:abstractNumId w:val="4"/>
  </w:num>
  <w:num w:numId="25">
    <w:abstractNumId w:val="29"/>
  </w:num>
  <w:num w:numId="26">
    <w:abstractNumId w:val="10"/>
  </w:num>
  <w:num w:numId="27">
    <w:abstractNumId w:val="1"/>
  </w:num>
  <w:num w:numId="28">
    <w:abstractNumId w:val="28"/>
  </w:num>
  <w:num w:numId="29">
    <w:abstractNumId w:val="27"/>
  </w:num>
  <w:num w:numId="30">
    <w:abstractNumId w:val="11"/>
  </w:num>
  <w:num w:numId="31">
    <w:abstractNumId w:val="26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19"/>
  </w:num>
  <w:num w:numId="3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BE6"/>
    <w:rsid w:val="00002519"/>
    <w:rsid w:val="0001016B"/>
    <w:rsid w:val="000262E4"/>
    <w:rsid w:val="000278ED"/>
    <w:rsid w:val="00030245"/>
    <w:rsid w:val="000327A8"/>
    <w:rsid w:val="000549CC"/>
    <w:rsid w:val="00065A14"/>
    <w:rsid w:val="000969DD"/>
    <w:rsid w:val="000A393F"/>
    <w:rsid w:val="000A55C2"/>
    <w:rsid w:val="000B4BB2"/>
    <w:rsid w:val="000E46FD"/>
    <w:rsid w:val="000E5779"/>
    <w:rsid w:val="000F4970"/>
    <w:rsid w:val="00110614"/>
    <w:rsid w:val="00111B2F"/>
    <w:rsid w:val="00117A68"/>
    <w:rsid w:val="00131454"/>
    <w:rsid w:val="00147386"/>
    <w:rsid w:val="00153E9B"/>
    <w:rsid w:val="001721D8"/>
    <w:rsid w:val="0018665B"/>
    <w:rsid w:val="001945CE"/>
    <w:rsid w:val="001A1BE9"/>
    <w:rsid w:val="001D04DF"/>
    <w:rsid w:val="001D170C"/>
    <w:rsid w:val="001F5203"/>
    <w:rsid w:val="0026173F"/>
    <w:rsid w:val="0028733D"/>
    <w:rsid w:val="00296EB7"/>
    <w:rsid w:val="002A3134"/>
    <w:rsid w:val="002D4F4F"/>
    <w:rsid w:val="00314FC9"/>
    <w:rsid w:val="003242F9"/>
    <w:rsid w:val="0032489C"/>
    <w:rsid w:val="00325E12"/>
    <w:rsid w:val="00332497"/>
    <w:rsid w:val="00381769"/>
    <w:rsid w:val="003950B6"/>
    <w:rsid w:val="003964D1"/>
    <w:rsid w:val="003A5892"/>
    <w:rsid w:val="003C49F0"/>
    <w:rsid w:val="003C70CD"/>
    <w:rsid w:val="003E7817"/>
    <w:rsid w:val="004016BA"/>
    <w:rsid w:val="00427E8E"/>
    <w:rsid w:val="004305F2"/>
    <w:rsid w:val="004447C4"/>
    <w:rsid w:val="00462090"/>
    <w:rsid w:val="00472E2F"/>
    <w:rsid w:val="004956AF"/>
    <w:rsid w:val="004D4F92"/>
    <w:rsid w:val="00516FCE"/>
    <w:rsid w:val="005554DF"/>
    <w:rsid w:val="00583D16"/>
    <w:rsid w:val="005A55A2"/>
    <w:rsid w:val="006022EA"/>
    <w:rsid w:val="00605F30"/>
    <w:rsid w:val="00622F22"/>
    <w:rsid w:val="006706A7"/>
    <w:rsid w:val="006D794E"/>
    <w:rsid w:val="006E651B"/>
    <w:rsid w:val="006F5856"/>
    <w:rsid w:val="006F717D"/>
    <w:rsid w:val="007244D7"/>
    <w:rsid w:val="00742EA9"/>
    <w:rsid w:val="00743B8C"/>
    <w:rsid w:val="00767EA4"/>
    <w:rsid w:val="00773453"/>
    <w:rsid w:val="0077393A"/>
    <w:rsid w:val="00792874"/>
    <w:rsid w:val="007A465B"/>
    <w:rsid w:val="007B59FB"/>
    <w:rsid w:val="007B6D3D"/>
    <w:rsid w:val="007D09C9"/>
    <w:rsid w:val="007D74AF"/>
    <w:rsid w:val="007E5DD0"/>
    <w:rsid w:val="008105C8"/>
    <w:rsid w:val="00810A0E"/>
    <w:rsid w:val="00817756"/>
    <w:rsid w:val="00855D42"/>
    <w:rsid w:val="00856487"/>
    <w:rsid w:val="008571B2"/>
    <w:rsid w:val="008644F4"/>
    <w:rsid w:val="00864A42"/>
    <w:rsid w:val="008969A0"/>
    <w:rsid w:val="008A0A1B"/>
    <w:rsid w:val="008B6C9C"/>
    <w:rsid w:val="008D1131"/>
    <w:rsid w:val="008D2A4B"/>
    <w:rsid w:val="008D4D5F"/>
    <w:rsid w:val="008E24E1"/>
    <w:rsid w:val="008E79C6"/>
    <w:rsid w:val="008E7CD3"/>
    <w:rsid w:val="00906522"/>
    <w:rsid w:val="00910393"/>
    <w:rsid w:val="009207D6"/>
    <w:rsid w:val="00920F53"/>
    <w:rsid w:val="009800B0"/>
    <w:rsid w:val="009865ED"/>
    <w:rsid w:val="009967F6"/>
    <w:rsid w:val="00996E0E"/>
    <w:rsid w:val="009A165D"/>
    <w:rsid w:val="009A32A0"/>
    <w:rsid w:val="009B5E4C"/>
    <w:rsid w:val="009E0A47"/>
    <w:rsid w:val="00A2469B"/>
    <w:rsid w:val="00A24E3A"/>
    <w:rsid w:val="00A27671"/>
    <w:rsid w:val="00A36D8F"/>
    <w:rsid w:val="00A84167"/>
    <w:rsid w:val="00A847BC"/>
    <w:rsid w:val="00AE6570"/>
    <w:rsid w:val="00AF0FA3"/>
    <w:rsid w:val="00AF184F"/>
    <w:rsid w:val="00B13DA5"/>
    <w:rsid w:val="00B16033"/>
    <w:rsid w:val="00B6177E"/>
    <w:rsid w:val="00B63C36"/>
    <w:rsid w:val="00B63E43"/>
    <w:rsid w:val="00B76BFA"/>
    <w:rsid w:val="00BF4DBC"/>
    <w:rsid w:val="00C05E04"/>
    <w:rsid w:val="00C20BDD"/>
    <w:rsid w:val="00C3760C"/>
    <w:rsid w:val="00C44C26"/>
    <w:rsid w:val="00C47253"/>
    <w:rsid w:val="00C56812"/>
    <w:rsid w:val="00C60D60"/>
    <w:rsid w:val="00C648FF"/>
    <w:rsid w:val="00C845FE"/>
    <w:rsid w:val="00CA52CB"/>
    <w:rsid w:val="00CB3D4C"/>
    <w:rsid w:val="00CB54E2"/>
    <w:rsid w:val="00CD004A"/>
    <w:rsid w:val="00CE691F"/>
    <w:rsid w:val="00CF6126"/>
    <w:rsid w:val="00D04B99"/>
    <w:rsid w:val="00D11A25"/>
    <w:rsid w:val="00D11B71"/>
    <w:rsid w:val="00D14D0E"/>
    <w:rsid w:val="00D32B4D"/>
    <w:rsid w:val="00D345B1"/>
    <w:rsid w:val="00D44D88"/>
    <w:rsid w:val="00D45352"/>
    <w:rsid w:val="00D4653A"/>
    <w:rsid w:val="00D61CFC"/>
    <w:rsid w:val="00D627A8"/>
    <w:rsid w:val="00D65BF8"/>
    <w:rsid w:val="00D6667C"/>
    <w:rsid w:val="00D8736D"/>
    <w:rsid w:val="00D92777"/>
    <w:rsid w:val="00DA421D"/>
    <w:rsid w:val="00DC13A8"/>
    <w:rsid w:val="00E16254"/>
    <w:rsid w:val="00E20A65"/>
    <w:rsid w:val="00E21FE5"/>
    <w:rsid w:val="00E42F49"/>
    <w:rsid w:val="00E50CD7"/>
    <w:rsid w:val="00EA0BE6"/>
    <w:rsid w:val="00EA509C"/>
    <w:rsid w:val="00ED6060"/>
    <w:rsid w:val="00EE0227"/>
    <w:rsid w:val="00EF3128"/>
    <w:rsid w:val="00F037CA"/>
    <w:rsid w:val="00F11ED2"/>
    <w:rsid w:val="00F25914"/>
    <w:rsid w:val="00F27701"/>
    <w:rsid w:val="00F32BDF"/>
    <w:rsid w:val="00F37571"/>
    <w:rsid w:val="00F46BF5"/>
    <w:rsid w:val="00F54144"/>
    <w:rsid w:val="00F7012B"/>
    <w:rsid w:val="00F75061"/>
    <w:rsid w:val="00F9178B"/>
    <w:rsid w:val="00F97932"/>
    <w:rsid w:val="00FB167A"/>
    <w:rsid w:val="00FC1ADE"/>
    <w:rsid w:val="00FC2286"/>
    <w:rsid w:val="00FD2ED8"/>
    <w:rsid w:val="00FE3176"/>
    <w:rsid w:val="00FE5476"/>
    <w:rsid w:val="00FF42FC"/>
    <w:rsid w:val="00FF5547"/>
    <w:rsid w:val="01A6454D"/>
    <w:rsid w:val="01D62F81"/>
    <w:rsid w:val="0271B60D"/>
    <w:rsid w:val="02BB76EA"/>
    <w:rsid w:val="059ADAE4"/>
    <w:rsid w:val="06BF84ED"/>
    <w:rsid w:val="06E5BCAE"/>
    <w:rsid w:val="09119011"/>
    <w:rsid w:val="09331B48"/>
    <w:rsid w:val="09543A1F"/>
    <w:rsid w:val="099E56FA"/>
    <w:rsid w:val="0A6A5E4A"/>
    <w:rsid w:val="0B92F610"/>
    <w:rsid w:val="0CACA35F"/>
    <w:rsid w:val="0F07794C"/>
    <w:rsid w:val="0FD35964"/>
    <w:rsid w:val="10BF2ED1"/>
    <w:rsid w:val="131F4D98"/>
    <w:rsid w:val="15B2250A"/>
    <w:rsid w:val="17F36C29"/>
    <w:rsid w:val="187DD14E"/>
    <w:rsid w:val="194A2A24"/>
    <w:rsid w:val="1984821F"/>
    <w:rsid w:val="19F4211C"/>
    <w:rsid w:val="1B4357BE"/>
    <w:rsid w:val="1B59D40A"/>
    <w:rsid w:val="1B687CE6"/>
    <w:rsid w:val="1B803924"/>
    <w:rsid w:val="1B87D763"/>
    <w:rsid w:val="1D2BC1DE"/>
    <w:rsid w:val="1E6ECE05"/>
    <w:rsid w:val="1EC8D39F"/>
    <w:rsid w:val="1F416FC0"/>
    <w:rsid w:val="1F7F5EAA"/>
    <w:rsid w:val="1F80172C"/>
    <w:rsid w:val="1F8FCF50"/>
    <w:rsid w:val="20687DC5"/>
    <w:rsid w:val="20DAC4A2"/>
    <w:rsid w:val="20DD4021"/>
    <w:rsid w:val="2300C116"/>
    <w:rsid w:val="24409ABF"/>
    <w:rsid w:val="27AC5EBB"/>
    <w:rsid w:val="27DBA3C8"/>
    <w:rsid w:val="2896F927"/>
    <w:rsid w:val="2A32C988"/>
    <w:rsid w:val="2ADDA8D1"/>
    <w:rsid w:val="2B3749E0"/>
    <w:rsid w:val="2C755695"/>
    <w:rsid w:val="2D49D32E"/>
    <w:rsid w:val="2D85C8FB"/>
    <w:rsid w:val="2E04C185"/>
    <w:rsid w:val="2E1C803E"/>
    <w:rsid w:val="2F48B1A2"/>
    <w:rsid w:val="348BC1C2"/>
    <w:rsid w:val="3554E513"/>
    <w:rsid w:val="3A6DB093"/>
    <w:rsid w:val="3ADE71B2"/>
    <w:rsid w:val="3B001E6B"/>
    <w:rsid w:val="3B239220"/>
    <w:rsid w:val="3C46B0EB"/>
    <w:rsid w:val="3D2A9499"/>
    <w:rsid w:val="3E242B5B"/>
    <w:rsid w:val="40FCB31A"/>
    <w:rsid w:val="414EF5A4"/>
    <w:rsid w:val="4273446E"/>
    <w:rsid w:val="42A8AD17"/>
    <w:rsid w:val="4358EC9E"/>
    <w:rsid w:val="4455E9D0"/>
    <w:rsid w:val="45D60476"/>
    <w:rsid w:val="474FCB41"/>
    <w:rsid w:val="487E0D57"/>
    <w:rsid w:val="4A4FAC01"/>
    <w:rsid w:val="4B9DBF4B"/>
    <w:rsid w:val="4CB4E4F7"/>
    <w:rsid w:val="4D4EF2D6"/>
    <w:rsid w:val="4E802A0B"/>
    <w:rsid w:val="4FBB9EA3"/>
    <w:rsid w:val="50D27A77"/>
    <w:rsid w:val="533253D0"/>
    <w:rsid w:val="56A8D648"/>
    <w:rsid w:val="573661D3"/>
    <w:rsid w:val="59F3151A"/>
    <w:rsid w:val="5E55A5B9"/>
    <w:rsid w:val="5F636B3B"/>
    <w:rsid w:val="5FF72BB2"/>
    <w:rsid w:val="60EA537D"/>
    <w:rsid w:val="6209757D"/>
    <w:rsid w:val="636FB548"/>
    <w:rsid w:val="6460A055"/>
    <w:rsid w:val="64C9E723"/>
    <w:rsid w:val="64F438D6"/>
    <w:rsid w:val="650B85A9"/>
    <w:rsid w:val="6590B02C"/>
    <w:rsid w:val="668805E2"/>
    <w:rsid w:val="6690A23D"/>
    <w:rsid w:val="68F31870"/>
    <w:rsid w:val="693D8711"/>
    <w:rsid w:val="6B5B7705"/>
    <w:rsid w:val="6ED51A27"/>
    <w:rsid w:val="6F8E09D5"/>
    <w:rsid w:val="6FD17503"/>
    <w:rsid w:val="70FE5205"/>
    <w:rsid w:val="7369D2DA"/>
    <w:rsid w:val="7539C438"/>
    <w:rsid w:val="75809008"/>
    <w:rsid w:val="76278E2A"/>
    <w:rsid w:val="771F2DA2"/>
    <w:rsid w:val="7751F7FC"/>
    <w:rsid w:val="77BACD3F"/>
    <w:rsid w:val="78FB1D2D"/>
    <w:rsid w:val="7A5AF843"/>
    <w:rsid w:val="7AEF1792"/>
    <w:rsid w:val="7BBED0CA"/>
    <w:rsid w:val="7DAC67D1"/>
    <w:rsid w:val="7DB8E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5A186"/>
  <w15:chartTrackingRefBased/>
  <w15:docId w15:val="{E4EFD24F-0EC5-4F3A-A76B-4C68A3F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i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Verdana" w:hAnsi="Verdana"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Verdana" w:hAnsi="Verdana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/>
      <w:b/>
      <w:bCs/>
      <w:color w:val="99CC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rPr>
      <w:sz w:val="24"/>
    </w:rPr>
  </w:style>
  <w:style w:type="paragraph" w:styleId="Title">
    <w:name w:val="Title"/>
    <w:basedOn w:val="Normal"/>
    <w:link w:val="TitleChar"/>
    <w:qFormat/>
    <w:pPr>
      <w:jc w:val="center"/>
    </w:pPr>
    <w:rPr>
      <w:rFonts w:ascii="Arial" w:hAnsi="Arial"/>
      <w:b/>
      <w:sz w:val="28"/>
    </w:rPr>
  </w:style>
  <w:style w:type="paragraph" w:styleId="BodyTextIndent">
    <w:name w:val="Body Text Indent"/>
    <w:basedOn w:val="Normal"/>
    <w:pPr>
      <w:tabs>
        <w:tab w:val="left" w:pos="0"/>
      </w:tabs>
      <w:ind w:hanging="11"/>
    </w:pPr>
    <w:rPr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4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NormalIndent">
    <w:name w:val="Normal Indent"/>
    <w:basedOn w:val="Normal"/>
    <w:pPr>
      <w:ind w:left="720"/>
    </w:pPr>
    <w:rPr>
      <w:sz w:val="24"/>
    </w:rPr>
  </w:style>
  <w:style w:type="paragraph" w:styleId="BalloonText">
    <w:name w:val="Balloon Text"/>
    <w:basedOn w:val="Normal"/>
    <w:link w:val="BalloonTextChar"/>
    <w:rsid w:val="004016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016BA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05E04"/>
    <w:pPr>
      <w:ind w:left="720"/>
      <w:contextualSpacing/>
    </w:pPr>
    <w:rPr>
      <w:rFonts w:ascii="Arial" w:hAnsi="Arial" w:cs="Arial"/>
      <w:bCs/>
      <w:sz w:val="24"/>
    </w:rPr>
  </w:style>
  <w:style w:type="paragraph" w:styleId="NormalWeb">
    <w:name w:val="Normal (Web)"/>
    <w:basedOn w:val="Normal"/>
    <w:uiPriority w:val="99"/>
    <w:unhideWhenUsed/>
    <w:rsid w:val="00D11A25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styleId="CommentReference">
    <w:name w:val="annotation reference"/>
    <w:rsid w:val="00324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42F9"/>
  </w:style>
  <w:style w:type="character" w:customStyle="1" w:styleId="CommentTextChar">
    <w:name w:val="Comment Text Char"/>
    <w:link w:val="CommentText"/>
    <w:rsid w:val="003242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42F9"/>
    <w:rPr>
      <w:b/>
      <w:bCs/>
    </w:rPr>
  </w:style>
  <w:style w:type="character" w:customStyle="1" w:styleId="CommentSubjectChar">
    <w:name w:val="Comment Subject Char"/>
    <w:link w:val="CommentSubject"/>
    <w:rsid w:val="003242F9"/>
    <w:rPr>
      <w:b/>
      <w:bCs/>
      <w:lang w:eastAsia="en-US"/>
    </w:rPr>
  </w:style>
  <w:style w:type="paragraph" w:customStyle="1" w:styleId="Default">
    <w:name w:val="Default"/>
    <w:rsid w:val="00332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character" w:customStyle="1" w:styleId="TitleChar">
    <w:name w:val="Title Char"/>
    <w:link w:val="Title"/>
    <w:rsid w:val="002D4F4F"/>
    <w:rPr>
      <w:rFonts w:ascii="Arial" w:hAnsi="Arial"/>
      <w:b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CIPC%20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CIPC letter</Template>
  <TotalTime>1</TotalTime>
  <Pages>3</Pages>
  <Words>755</Words>
  <Characters>4199</Characters>
  <Application>Microsoft Office Word</Application>
  <DocSecurity>4</DocSecurity>
  <Lines>34</Lines>
  <Paragraphs>9</Paragraphs>
  <ScaleCrop>false</ScaleCrop>
  <Company>Dell Computer Corporation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Dianne Leyland</dc:creator>
  <cp:keywords/>
  <cp:lastModifiedBy>Clive Timothy</cp:lastModifiedBy>
  <cp:revision>2</cp:revision>
  <cp:lastPrinted>2015-05-06T20:44:00Z</cp:lastPrinted>
  <dcterms:created xsi:type="dcterms:W3CDTF">2024-11-11T11:41:00Z</dcterms:created>
  <dcterms:modified xsi:type="dcterms:W3CDTF">2024-11-11T11:41:00Z</dcterms:modified>
</cp:coreProperties>
</file>